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767" w:rsidRDefault="008B5DFA" w:rsidP="00154767">
      <w:pPr>
        <w:spacing w:after="0"/>
        <w:jc w:val="right"/>
        <w:rPr>
          <w:rFonts w:ascii="GHEA Grapalat" w:hAnsi="GHEA Grapalat" w:cs="GHEA Grapalat"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                                                      </w:t>
      </w:r>
      <w:r w:rsidR="007F6589" w:rsidRPr="007F6589">
        <w:rPr>
          <w:rFonts w:ascii="GHEA Grapalat" w:hAnsi="GHEA Grapalat" w:cs="GHEA Grapalat"/>
          <w:bCs/>
          <w:sz w:val="24"/>
          <w:szCs w:val="24"/>
          <w:lang w:val="hy-AM"/>
        </w:rPr>
        <w:t xml:space="preserve">                                             </w:t>
      </w:r>
      <w:r w:rsidR="00154767">
        <w:rPr>
          <w:rFonts w:ascii="GHEA Grapalat" w:hAnsi="GHEA Grapalat" w:cs="GHEA Grapalat"/>
          <w:bCs/>
          <w:sz w:val="24"/>
          <w:szCs w:val="24"/>
          <w:lang w:val="hy-AM"/>
        </w:rPr>
        <w:t xml:space="preserve">ՔԱՂԱՔԱՇԻՆՈՒԹՅԱՆ ԿՈՄԻՏԵԻ ՆԱԽԱԳԱՀ </w:t>
      </w:r>
    </w:p>
    <w:p w:rsidR="00154767" w:rsidRDefault="00154767" w:rsidP="00154767">
      <w:pPr>
        <w:spacing w:after="0"/>
        <w:jc w:val="right"/>
        <w:rPr>
          <w:rFonts w:ascii="GHEA Grapalat" w:hAnsi="GHEA Grapalat" w:cs="GHEA Grapalat"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sz w:val="24"/>
          <w:szCs w:val="24"/>
          <w:lang w:val="hy-AM"/>
        </w:rPr>
        <w:t>ՊԱՐՈՆ</w:t>
      </w:r>
      <w:r>
        <w:rPr>
          <w:rFonts w:ascii="Sylfaen" w:hAnsi="Sylfaen" w:cs="Sylfaen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ԵՂԻԱԶԱՐ ՎԱՐԴԱՆՅԱՆԻՆ                </w:t>
      </w:r>
    </w:p>
    <w:p w:rsidR="00FB548F" w:rsidRPr="00B62C58" w:rsidRDefault="007F6589" w:rsidP="00154767">
      <w:pPr>
        <w:spacing w:after="0"/>
        <w:jc w:val="right"/>
        <w:rPr>
          <w:rFonts w:ascii="GHEA Grapalat" w:hAnsi="GHEA Grapalat" w:cs="GHEA Grapalat"/>
          <w:bCs/>
          <w:sz w:val="24"/>
          <w:szCs w:val="24"/>
          <w:lang w:val="hy-AM"/>
        </w:rPr>
      </w:pPr>
      <w:r w:rsidRPr="007F6589">
        <w:rPr>
          <w:rFonts w:ascii="GHEA Grapalat" w:hAnsi="GHEA Grapalat" w:cs="GHEA Grapalat"/>
          <w:bCs/>
          <w:sz w:val="24"/>
          <w:szCs w:val="24"/>
          <w:lang w:val="hy-AM"/>
        </w:rPr>
        <w:t xml:space="preserve">        </w:t>
      </w:r>
      <w:r w:rsidRPr="007F6589">
        <w:rPr>
          <w:rFonts w:ascii="GHEA Grapalat" w:hAnsi="GHEA Grapalat" w:cs="GHEA Grapalat"/>
          <w:bCs/>
          <w:sz w:val="24"/>
          <w:szCs w:val="24"/>
          <w:lang w:val="hy-AM"/>
        </w:rPr>
        <w:tab/>
      </w:r>
      <w:r w:rsidR="00F1454C">
        <w:rPr>
          <w:rFonts w:ascii="GHEA Grapalat" w:hAnsi="GHEA Grapalat" w:cs="GHEA Grapalat"/>
          <w:bCs/>
          <w:sz w:val="24"/>
          <w:szCs w:val="24"/>
          <w:lang w:val="hy-AM"/>
        </w:rPr>
        <w:tab/>
      </w:r>
    </w:p>
    <w:p w:rsidR="001D196C" w:rsidRPr="00B62C58" w:rsidRDefault="001D196C" w:rsidP="00154767">
      <w:pPr>
        <w:spacing w:after="0"/>
        <w:jc w:val="right"/>
        <w:rPr>
          <w:rFonts w:ascii="GHEA Grapalat" w:hAnsi="GHEA Grapalat" w:cs="GHEA Grapalat"/>
          <w:bCs/>
          <w:sz w:val="24"/>
          <w:szCs w:val="24"/>
          <w:lang w:val="hy-AM"/>
        </w:rPr>
      </w:pPr>
    </w:p>
    <w:p w:rsidR="001D196C" w:rsidRPr="009210A5" w:rsidRDefault="001D196C" w:rsidP="001D196C">
      <w:pPr>
        <w:spacing w:after="0"/>
        <w:rPr>
          <w:rFonts w:ascii="GHEA Grapalat" w:hAnsi="GHEA Grapalat" w:cs="GHEA Grapalat"/>
          <w:bCs/>
          <w:lang w:val="hy-AM"/>
        </w:rPr>
      </w:pPr>
      <w:r w:rsidRPr="009210A5">
        <w:rPr>
          <w:rFonts w:ascii="GHEA Grapalat" w:hAnsi="GHEA Grapalat" w:cs="GHEA Grapalat"/>
          <w:bCs/>
          <w:lang w:val="hy-AM"/>
        </w:rPr>
        <w:t xml:space="preserve">Ի պատասխան Ձեր` </w:t>
      </w:r>
      <w:r w:rsidR="00284E5A" w:rsidRPr="00B62C58">
        <w:rPr>
          <w:rFonts w:ascii="GHEA Grapalat" w:hAnsi="GHEA Grapalat" w:cs="GHEA Grapalat"/>
          <w:bCs/>
          <w:lang w:val="hy-AM"/>
        </w:rPr>
        <w:t>2</w:t>
      </w:r>
      <w:r w:rsidR="00B24F47" w:rsidRPr="00B62C58">
        <w:rPr>
          <w:rFonts w:ascii="GHEA Grapalat" w:hAnsi="GHEA Grapalat" w:cs="GHEA Grapalat"/>
          <w:bCs/>
          <w:lang w:val="hy-AM"/>
        </w:rPr>
        <w:t>3</w:t>
      </w:r>
      <w:r w:rsidRPr="009210A5">
        <w:rPr>
          <w:rFonts w:ascii="GHEA Grapalat" w:hAnsi="GHEA Grapalat" w:cs="GHEA Grapalat"/>
          <w:bCs/>
          <w:lang w:val="hy-AM"/>
        </w:rPr>
        <w:t>.</w:t>
      </w:r>
      <w:r w:rsidR="00027F99" w:rsidRPr="00B62C58">
        <w:rPr>
          <w:rFonts w:ascii="GHEA Grapalat" w:hAnsi="GHEA Grapalat" w:cs="GHEA Grapalat"/>
          <w:bCs/>
          <w:lang w:val="hy-AM"/>
        </w:rPr>
        <w:t>1</w:t>
      </w:r>
      <w:r w:rsidR="00292443" w:rsidRPr="00B62C58">
        <w:rPr>
          <w:rFonts w:ascii="GHEA Grapalat" w:hAnsi="GHEA Grapalat" w:cs="GHEA Grapalat"/>
          <w:bCs/>
          <w:lang w:val="hy-AM"/>
        </w:rPr>
        <w:t>2</w:t>
      </w:r>
      <w:r w:rsidRPr="009210A5">
        <w:rPr>
          <w:rFonts w:ascii="GHEA Grapalat" w:hAnsi="GHEA Grapalat" w:cs="GHEA Grapalat"/>
          <w:bCs/>
          <w:lang w:val="hy-AM"/>
        </w:rPr>
        <w:t>.2024թ.</w:t>
      </w:r>
    </w:p>
    <w:p w:rsidR="001D196C" w:rsidRPr="009210A5" w:rsidRDefault="001D196C" w:rsidP="001D196C">
      <w:pPr>
        <w:spacing w:after="0"/>
        <w:rPr>
          <w:rFonts w:ascii="GHEA Grapalat" w:hAnsi="GHEA Grapalat" w:cs="GHEA Grapalat"/>
          <w:bCs/>
          <w:lang w:val="hy-AM"/>
        </w:rPr>
      </w:pPr>
      <w:r w:rsidRPr="009210A5">
        <w:rPr>
          <w:rFonts w:ascii="GHEA Grapalat" w:hAnsi="GHEA Grapalat" w:cs="GHEA Grapalat"/>
          <w:bCs/>
          <w:lang w:val="hy-AM"/>
        </w:rPr>
        <w:t xml:space="preserve">N </w:t>
      </w:r>
      <w:r w:rsidR="00B24F47">
        <w:rPr>
          <w:rFonts w:ascii="GHEA Grapalat" w:hAnsi="GHEA Grapalat" w:cs="Arial"/>
          <w:color w:val="000000"/>
          <w:shd w:val="clear" w:color="auto" w:fill="FFFFFF"/>
          <w:lang w:val="hy-AM"/>
        </w:rPr>
        <w:t>01/11.</w:t>
      </w:r>
      <w:r w:rsidR="00B24F47" w:rsidRPr="00B24F47">
        <w:rPr>
          <w:rFonts w:ascii="GHEA Grapalat" w:hAnsi="GHEA Grapalat" w:cs="Arial"/>
          <w:color w:val="000000"/>
          <w:shd w:val="clear" w:color="auto" w:fill="FFFFFF"/>
          <w:lang w:val="hy-AM"/>
        </w:rPr>
        <w:t>4</w:t>
      </w:r>
      <w:r w:rsidR="00BA7BEF">
        <w:rPr>
          <w:rFonts w:ascii="GHEA Grapalat" w:hAnsi="GHEA Grapalat" w:cs="Arial"/>
          <w:color w:val="000000"/>
          <w:shd w:val="clear" w:color="auto" w:fill="FFFFFF"/>
          <w:lang w:val="hy-AM"/>
        </w:rPr>
        <w:t>/</w:t>
      </w:r>
      <w:r w:rsidR="005F2698">
        <w:rPr>
          <w:rFonts w:ascii="GHEA Grapalat" w:hAnsi="GHEA Grapalat" w:cs="Arial"/>
          <w:color w:val="000000"/>
          <w:shd w:val="clear" w:color="auto" w:fill="FFFFFF"/>
          <w:lang w:val="hy-AM"/>
        </w:rPr>
        <w:t>20</w:t>
      </w:r>
      <w:r w:rsidR="00B24F47" w:rsidRPr="00B24F47">
        <w:rPr>
          <w:rFonts w:ascii="GHEA Grapalat" w:hAnsi="GHEA Grapalat" w:cs="Arial"/>
          <w:color w:val="000000"/>
          <w:shd w:val="clear" w:color="auto" w:fill="FFFFFF"/>
          <w:lang w:val="hy-AM"/>
        </w:rPr>
        <w:t>126</w:t>
      </w:r>
      <w:r w:rsidRPr="009210A5">
        <w:rPr>
          <w:rFonts w:ascii="GHEA Grapalat" w:hAnsi="GHEA Grapalat" w:cs="Arial"/>
          <w:color w:val="000000"/>
          <w:shd w:val="clear" w:color="auto" w:fill="FFFFFF"/>
          <w:lang w:val="hy-AM"/>
        </w:rPr>
        <w:t xml:space="preserve">-2024 </w:t>
      </w:r>
      <w:r w:rsidRPr="009210A5">
        <w:rPr>
          <w:rFonts w:ascii="GHEA Grapalat" w:hAnsi="GHEA Grapalat" w:cs="GHEA Grapalat"/>
          <w:bCs/>
          <w:lang w:val="hy-AM"/>
        </w:rPr>
        <w:t>գրության`</w:t>
      </w:r>
    </w:p>
    <w:p w:rsidR="00D34C94" w:rsidRPr="00260ED9" w:rsidRDefault="00113363" w:rsidP="00260ED9">
      <w:pPr>
        <w:spacing w:after="0" w:line="360" w:lineRule="auto"/>
        <w:ind w:left="-426" w:firstLine="142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 </w:t>
      </w:r>
    </w:p>
    <w:p w:rsidR="00050690" w:rsidRPr="00B24F47" w:rsidRDefault="00B24F47" w:rsidP="00050690">
      <w:pPr>
        <w:spacing w:after="0" w:line="360" w:lineRule="auto"/>
        <w:jc w:val="both"/>
        <w:rPr>
          <w:rFonts w:ascii="GHEA Grapalat" w:hAnsi="GHEA Grapalat" w:cs="GHEA Grapalat"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       </w:t>
      </w:r>
      <w:r w:rsidR="00050690" w:rsidRPr="00B24F47">
        <w:rPr>
          <w:rFonts w:ascii="GHEA Grapalat" w:hAnsi="GHEA Grapalat" w:cs="GHEA Grapalat"/>
          <w:bCs/>
          <w:sz w:val="24"/>
          <w:szCs w:val="24"/>
          <w:lang w:val="hy-AM"/>
        </w:rPr>
        <w:t>Հարգելի պարոն Վարդանյան</w:t>
      </w:r>
    </w:p>
    <w:p w:rsidR="00471659" w:rsidRPr="00B24F47" w:rsidRDefault="00050690" w:rsidP="00B24F47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B24F47">
        <w:rPr>
          <w:rFonts w:ascii="GHEA Grapalat" w:hAnsi="GHEA Grapalat"/>
          <w:color w:val="000000"/>
          <w:sz w:val="24"/>
          <w:szCs w:val="24"/>
          <w:lang w:val="hy-AM"/>
        </w:rPr>
        <w:t xml:space="preserve">        </w:t>
      </w:r>
      <w:r w:rsidR="00B24F47" w:rsidRPr="00B24F47">
        <w:rPr>
          <w:rFonts w:ascii="GHEA Grapalat" w:hAnsi="GHEA Grapalat"/>
          <w:sz w:val="24"/>
          <w:szCs w:val="24"/>
          <w:lang w:val="hy-AM"/>
        </w:rPr>
        <w:t>ՀՀ Սևանա լճի ջրհավաք ավազանի առափնյա հատվածների քաղաքաշինական գոտևորման նախագծի մշակման տեխնիկական առաջադրանքի լրամշակված նախագծի</w:t>
      </w:r>
      <w:r w:rsidR="00B24F47" w:rsidRPr="00B24F47">
        <w:rPr>
          <w:rFonts w:ascii="GHEA Grapalat" w:hAnsi="GHEA Grapalat"/>
          <w:sz w:val="24"/>
          <w:szCs w:val="24"/>
          <w:lang w:val="pt-BR"/>
        </w:rPr>
        <w:t xml:space="preserve"> վերաբերյալ դիտողություններ և առաջարկություններ չկան:</w:t>
      </w:r>
    </w:p>
    <w:p w:rsidR="00471659" w:rsidRPr="00CE4E34" w:rsidRDefault="00471659" w:rsidP="00471659">
      <w:pPr>
        <w:pStyle w:val="NoSpac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004CA8" w:rsidRDefault="00004CA8" w:rsidP="00471659">
      <w:pPr>
        <w:pStyle w:val="NoSpac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B24F47" w:rsidRDefault="00B24F47" w:rsidP="00471659">
      <w:pPr>
        <w:pStyle w:val="NoSpac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B24F47" w:rsidRDefault="00B24F47" w:rsidP="00471659">
      <w:pPr>
        <w:pStyle w:val="NoSpac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B24F47" w:rsidRDefault="00B24F47" w:rsidP="00471659">
      <w:pPr>
        <w:pStyle w:val="NoSpacing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471659" w:rsidRDefault="00471659" w:rsidP="00B62C58">
      <w:pPr>
        <w:pStyle w:val="NoSpacing"/>
        <w:ind w:firstLine="709"/>
        <w:jc w:val="both"/>
        <w:rPr>
          <w:rFonts w:ascii="GHEA Grapalat" w:hAnsi="GHEA Grapalat" w:cs="GHEA Grapalat"/>
          <w:sz w:val="16"/>
          <w:szCs w:val="16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>ՀԱՐԳԱՆՔՈՎ</w:t>
      </w:r>
      <w:r>
        <w:rPr>
          <w:rFonts w:ascii="GHEA Grapalat" w:hAnsi="GHEA Grapalat" w:cs="GHEA Grapalat"/>
          <w:sz w:val="24"/>
          <w:szCs w:val="24"/>
          <w:lang w:val="af-ZA"/>
        </w:rPr>
        <w:t xml:space="preserve">`                                                      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  </w:t>
      </w:r>
      <w:r>
        <w:rPr>
          <w:rFonts w:ascii="GHEA Grapalat" w:hAnsi="GHEA Grapalat"/>
          <w:sz w:val="24"/>
          <w:szCs w:val="24"/>
          <w:lang w:val="hy-AM"/>
        </w:rPr>
        <w:t>ԱՆԱՀԻՏ ԱՎԱՆԵՍՅԱՆ</w:t>
      </w:r>
    </w:p>
    <w:p w:rsidR="00E67BE2" w:rsidRPr="00445D2F" w:rsidRDefault="00E67BE2" w:rsidP="00E67BE2">
      <w:pPr>
        <w:spacing w:line="360" w:lineRule="auto"/>
        <w:ind w:right="-172" w:firstLine="709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65374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445D2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445D2F" w:rsidRPr="00445D2F" w:rsidRDefault="00C36D77" w:rsidP="00C36D77">
      <w:pPr>
        <w:pStyle w:val="NoSpacing"/>
        <w:tabs>
          <w:tab w:val="left" w:pos="3735"/>
        </w:tabs>
        <w:spacing w:line="276" w:lineRule="auto"/>
        <w:rPr>
          <w:rFonts w:ascii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 w:cs="GHEA Grapalat"/>
          <w:sz w:val="24"/>
          <w:szCs w:val="24"/>
          <w:lang w:val="hy-AM"/>
        </w:rPr>
        <w:tab/>
      </w:r>
      <w:r>
        <w:rPr>
          <w:rFonts w:ascii="GHEA Grapalat" w:hAnsi="GHEA Grapalat" w:cs="GHEA Grapalat"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5927277E-92E3-4F6B-AA43-36644586F142}" provid="{00000000-0000-0000-0000-000000000000}" issignatureline="t"/>
          </v:shape>
        </w:pict>
      </w:r>
      <w:bookmarkStart w:id="0" w:name="_GoBack"/>
      <w:bookmarkEnd w:id="0"/>
    </w:p>
    <w:p w:rsidR="00445D2F" w:rsidRPr="00445D2F" w:rsidRDefault="00445D2F" w:rsidP="00445D2F">
      <w:pPr>
        <w:pStyle w:val="NoSpacing"/>
        <w:rPr>
          <w:rFonts w:ascii="GHEA Grapalat" w:hAnsi="GHEA Grapalat" w:cs="GHEA Grapalat"/>
          <w:sz w:val="24"/>
          <w:szCs w:val="24"/>
          <w:lang w:val="hy-AM"/>
        </w:rPr>
      </w:pPr>
      <w:r w:rsidRPr="00445D2F">
        <w:rPr>
          <w:rFonts w:ascii="GHEA Grapalat" w:hAnsi="GHEA Grapalat" w:cs="GHEA Grapalat"/>
          <w:sz w:val="24"/>
          <w:szCs w:val="24"/>
          <w:lang w:val="hy-AM"/>
        </w:rPr>
        <w:t xml:space="preserve">    </w:t>
      </w:r>
    </w:p>
    <w:p w:rsidR="00004CA8" w:rsidRDefault="00004CA8" w:rsidP="00512BC1">
      <w:pPr>
        <w:pStyle w:val="NoSpacing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004CA8" w:rsidRDefault="00004CA8" w:rsidP="00512BC1">
      <w:pPr>
        <w:pStyle w:val="NoSpacing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004CA8" w:rsidRDefault="00004CA8" w:rsidP="00512BC1">
      <w:pPr>
        <w:pStyle w:val="NoSpacing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512BC1" w:rsidRDefault="00512BC1" w:rsidP="00512BC1">
      <w:pPr>
        <w:pStyle w:val="NoSpacing"/>
        <w:jc w:val="both"/>
        <w:rPr>
          <w:rFonts w:ascii="GHEA Grapalat" w:hAnsi="GHEA Grapalat" w:cs="GHEA Grapalat"/>
          <w:sz w:val="16"/>
          <w:szCs w:val="16"/>
          <w:lang w:val="pt-BR"/>
        </w:rPr>
      </w:pPr>
      <w:r>
        <w:rPr>
          <w:rFonts w:ascii="GHEA Grapalat" w:hAnsi="GHEA Grapalat" w:cs="GHEA Grapalat"/>
          <w:sz w:val="16"/>
          <w:szCs w:val="16"/>
          <w:lang w:val="hy-AM"/>
        </w:rPr>
        <w:t>Կատարող՝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Ռ</w:t>
      </w:r>
      <w:r>
        <w:rPr>
          <w:rFonts w:ascii="GHEA Grapalat" w:hAnsi="GHEA Grapalat" w:cs="GHEA Grapalat"/>
          <w:sz w:val="16"/>
          <w:szCs w:val="16"/>
          <w:lang w:val="hy-AM"/>
        </w:rPr>
        <w:t>ոբերտ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Օհանյան</w:t>
      </w:r>
    </w:p>
    <w:p w:rsidR="00512BC1" w:rsidRDefault="00512BC1" w:rsidP="00512BC1">
      <w:pPr>
        <w:pStyle w:val="NoSpacing"/>
        <w:jc w:val="both"/>
        <w:rPr>
          <w:rFonts w:ascii="GHEA Grapalat" w:hAnsi="GHEA Grapalat" w:cs="GHEA Grapalat"/>
          <w:sz w:val="16"/>
          <w:szCs w:val="16"/>
          <w:lang w:val="pt-BR"/>
        </w:rPr>
      </w:pPr>
      <w:r>
        <w:rPr>
          <w:rFonts w:ascii="GHEA Grapalat" w:hAnsi="GHEA Grapalat" w:cs="GHEA Grapalat"/>
          <w:sz w:val="16"/>
          <w:szCs w:val="16"/>
          <w:lang w:val="af-ZA"/>
        </w:rPr>
        <w:t></w:t>
      </w:r>
      <w:r w:rsidRPr="00087C41">
        <w:rPr>
          <w:rFonts w:ascii="GHEA Grapalat" w:hAnsi="GHEA Grapalat" w:cs="GHEA Grapalat"/>
          <w:sz w:val="16"/>
          <w:szCs w:val="16"/>
          <w:lang w:val="hy-AM"/>
        </w:rPr>
        <w:t>ՀՎԿ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087C41">
        <w:rPr>
          <w:rFonts w:ascii="GHEA Grapalat" w:hAnsi="GHEA Grapalat" w:cs="GHEA Grapalat"/>
          <w:sz w:val="16"/>
          <w:szCs w:val="16"/>
          <w:lang w:val="hy-AM"/>
        </w:rPr>
        <w:t>ԱԶԳԱՅԻՆ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087C41">
        <w:rPr>
          <w:rFonts w:ascii="GHEA Grapalat" w:hAnsi="GHEA Grapalat" w:cs="GHEA Grapalat"/>
          <w:sz w:val="16"/>
          <w:szCs w:val="16"/>
          <w:lang w:val="hy-AM"/>
        </w:rPr>
        <w:t>ԿԵՆՏՐՈՆ</w:t>
      </w:r>
      <w:r>
        <w:rPr>
          <w:rFonts w:ascii="GHEA Grapalat" w:hAnsi="GHEA Grapalat" w:cs="GHEA Grapalat"/>
          <w:sz w:val="16"/>
          <w:szCs w:val="16"/>
          <w:lang w:val="fr-FR"/>
        </w:rPr>
        <w:t>»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087C41">
        <w:rPr>
          <w:rFonts w:ascii="GHEA Grapalat" w:hAnsi="GHEA Grapalat" w:cs="GHEA Grapalat"/>
          <w:sz w:val="16"/>
          <w:szCs w:val="16"/>
          <w:lang w:val="hy-AM"/>
        </w:rPr>
        <w:t>ՊՈԱԿ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</w:p>
    <w:p w:rsidR="00512BC1" w:rsidRPr="00775D85" w:rsidRDefault="00512BC1" w:rsidP="00512BC1">
      <w:pPr>
        <w:pStyle w:val="NoSpacing"/>
        <w:jc w:val="both"/>
        <w:rPr>
          <w:rFonts w:ascii="GHEA Grapalat" w:hAnsi="GHEA Grapalat" w:cs="GHEA Grapalat"/>
          <w:sz w:val="16"/>
          <w:szCs w:val="16"/>
          <w:lang w:val="hy-AM"/>
        </w:rPr>
      </w:pPr>
      <w:r w:rsidRPr="00B62C58">
        <w:rPr>
          <w:rFonts w:ascii="GHEA Grapalat" w:hAnsi="GHEA Grapalat" w:cs="GHEA Grapalat"/>
          <w:sz w:val="16"/>
          <w:szCs w:val="16"/>
          <w:lang w:val="hy-AM"/>
        </w:rPr>
        <w:t>Հեռ</w:t>
      </w:r>
      <w:r>
        <w:rPr>
          <w:rFonts w:ascii="GHEA Grapalat" w:hAnsi="GHEA Grapalat" w:cs="GHEA Grapalat"/>
          <w:sz w:val="16"/>
          <w:szCs w:val="16"/>
          <w:lang w:val="pt-BR"/>
        </w:rPr>
        <w:t>. 01</w:t>
      </w:r>
      <w:r>
        <w:rPr>
          <w:rFonts w:ascii="GHEA Grapalat" w:hAnsi="GHEA Grapalat" w:cs="GHEA Grapalat"/>
          <w:sz w:val="16"/>
          <w:szCs w:val="16"/>
          <w:lang w:val="hy-AM"/>
        </w:rPr>
        <w:t>2808083/2214</w:t>
      </w:r>
    </w:p>
    <w:p w:rsidR="00CB2043" w:rsidRPr="00E26972" w:rsidRDefault="00CB2043" w:rsidP="007B15FA">
      <w:pPr>
        <w:spacing w:line="360" w:lineRule="auto"/>
        <w:ind w:firstLine="851"/>
        <w:rPr>
          <w:rStyle w:val="Emphasis"/>
          <w:rFonts w:ascii="GHEA Grapalat" w:hAnsi="GHEA Grapalat"/>
          <w:i w:val="0"/>
          <w:iCs w:val="0"/>
          <w:sz w:val="24"/>
          <w:szCs w:val="24"/>
          <w:lang w:val="pt-BR"/>
        </w:rPr>
      </w:pPr>
    </w:p>
    <w:sectPr w:rsidR="00CB2043" w:rsidRPr="00E26972" w:rsidSect="00A04864">
      <w:headerReference w:type="default" r:id="rId8"/>
      <w:headerReference w:type="first" r:id="rId9"/>
      <w:footerReference w:type="first" r:id="rId10"/>
      <w:pgSz w:w="11906" w:h="16838" w:code="9"/>
      <w:pgMar w:top="851" w:right="1134" w:bottom="851" w:left="1418" w:header="53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DF3" w:rsidRDefault="00605DF3">
      <w:r>
        <w:separator/>
      </w:r>
    </w:p>
  </w:endnote>
  <w:endnote w:type="continuationSeparator" w:id="0">
    <w:p w:rsidR="00605DF3" w:rsidRDefault="0060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Pr="00FA761A" w:rsidRDefault="00C36D77" w:rsidP="00FA761A">
    <w:pPr>
      <w:pStyle w:val="Footer"/>
      <w:rPr>
        <w:rFonts w:ascii="GHEA Grapalat" w:hAnsi="GHEA Grapalat"/>
        <w:lang w:val="en-US"/>
      </w:rPr>
    </w:pPr>
    <w:r>
      <w:rPr>
        <w:rFonts w:ascii="GHEA Grapalat" w:hAnsi="GHEA Grapalat"/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49" type="#_x0000_t202" style="position:absolute;margin-left:136.8pt;margin-top:9.1pt;width:343.75pt;height:45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" filled="f" stroked="f">
          <v:textbox inset=",1.3mm">
            <w:txbxContent>
              <w:p w:rsidR="00FA761A" w:rsidRPr="00AA1C91" w:rsidRDefault="00FA761A" w:rsidP="00AA1C91">
                <w:pPr>
                  <w:pStyle w:val="NormalWeb"/>
                  <w:spacing w:before="0" w:beforeAutospacing="0" w:after="0" w:afterAutospacing="0" w:line="240" w:lineRule="auto"/>
                  <w:jc w:val="center"/>
                  <w:rPr>
                    <w:rFonts w:ascii="GHEA Grapalat" w:hAnsi="GHEA Grapalat"/>
                    <w:b/>
                    <w:sz w:val="18"/>
                    <w:szCs w:val="18"/>
                    <w:lang w:val="en-US"/>
                  </w:rPr>
                </w:pP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Հայաստանի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Հանրապետություն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Երևան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0010,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Կառավարական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sz w:val="18"/>
                    <w:szCs w:val="18"/>
                  </w:rPr>
                  <w:t>տուն</w:t>
                </w:r>
                <w:r w:rsidRPr="00FA761A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N 3</w:t>
                </w:r>
                <w:r w:rsidR="00AA1C91">
                  <w:rPr>
                    <w:rFonts w:ascii="GHEA Grapalat" w:hAnsi="GHEA Grapalat" w:cs="Times Armenian"/>
                    <w:b/>
                    <w:sz w:val="18"/>
                    <w:szCs w:val="18"/>
                    <w:lang w:val="en-US"/>
                  </w:rPr>
                  <w:t xml:space="preserve"> </w:t>
                </w:r>
                <w:r w:rsidR="00436BC1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  <w:lang w:val="hy-AM"/>
                  </w:rPr>
                  <w:t>Հ</w:t>
                </w:r>
                <w:r w:rsidRPr="00FA761A">
                  <w:rPr>
                    <w:rFonts w:ascii="GHEA Grapalat" w:hAnsi="GHEA Grapalat" w:cs="Sylfaen"/>
                    <w:b/>
                    <w:bCs/>
                    <w:kern w:val="32"/>
                    <w:sz w:val="18"/>
                    <w:szCs w:val="18"/>
                  </w:rPr>
                  <w:t>եռ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.</w:t>
                </w:r>
                <w:r w:rsidR="00AA1C9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(+ 374 60) 80 80 03</w:t>
                </w:r>
                <w:r w:rsidR="00CA1C61">
                  <w:rPr>
                    <w:rFonts w:ascii="GHEA Grapalat" w:hAnsi="GHEA Grapalat" w:cs="Times Armenian"/>
                    <w:b/>
                    <w:bCs/>
                    <w:kern w:val="32"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էլ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. </w:t>
                </w:r>
                <w:r w:rsidRPr="00FA761A">
                  <w:rPr>
                    <w:rFonts w:ascii="GHEA Grapalat" w:hAnsi="GHEA Grapalat" w:cs="Sylfaen"/>
                    <w:b/>
                    <w:bCs/>
                    <w:sz w:val="18"/>
                    <w:szCs w:val="18"/>
                  </w:rPr>
                  <w:t>փոստ</w:t>
                </w:r>
                <w:r w:rsidR="00AA1C91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>`</w:t>
                </w:r>
                <w:r w:rsidRPr="00FA761A">
                  <w:rPr>
                    <w:rFonts w:ascii="GHEA Grapalat" w:hAnsi="GHEA Grapalat" w:cs="Times Armenian"/>
                    <w:b/>
                    <w:bCs/>
                    <w:sz w:val="18"/>
                    <w:szCs w:val="18"/>
                    <w:lang w:val="en-US"/>
                  </w:rPr>
                  <w:t xml:space="preserve"> 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minister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@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moh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hy-AM"/>
                  </w:rPr>
                  <w:t>.</w:t>
                </w:r>
                <w:r w:rsidRPr="00FA761A">
                  <w:rPr>
                    <w:rFonts w:ascii="GHEA Grapalat" w:hAnsi="GHEA Grapalat"/>
                    <w:b/>
                    <w:sz w:val="18"/>
                    <w:szCs w:val="18"/>
                    <w:lang w:val="it-IT"/>
                  </w:rPr>
                  <w:t>am</w:t>
                </w:r>
              </w:p>
            </w:txbxContent>
          </v:textbox>
        </v:shape>
      </w:pict>
    </w:r>
    <w:r w:rsidR="00FA761A">
      <w:rPr>
        <w:noProof/>
        <w:lang w:val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-61954</wp:posOffset>
          </wp:positionH>
          <wp:positionV relativeFrom="paragraph">
            <wp:posOffset>175757</wp:posOffset>
          </wp:positionV>
          <wp:extent cx="1537970" cy="345440"/>
          <wp:effectExtent l="0" t="0" r="0" b="0"/>
          <wp:wrapTight wrapText="bothSides">
            <wp:wrapPolygon edited="0">
              <wp:start x="1338" y="0"/>
              <wp:lineTo x="0" y="5956"/>
              <wp:lineTo x="0" y="11912"/>
              <wp:lineTo x="803" y="20250"/>
              <wp:lineTo x="20334" y="20250"/>
              <wp:lineTo x="20334" y="19059"/>
              <wp:lineTo x="21404" y="7147"/>
              <wp:lineTo x="21404" y="0"/>
              <wp:lineTo x="1338" y="0"/>
            </wp:wrapPolygon>
          </wp:wrapTight>
          <wp:docPr id="6" name="Picture 6" descr="C:\Users\MOH\Desktop\LOGOmo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OH\Desktop\LOGOmoh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345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DF3" w:rsidRDefault="00605DF3">
      <w:r>
        <w:separator/>
      </w:r>
    </w:p>
  </w:footnote>
  <w:footnote w:type="continuationSeparator" w:id="0">
    <w:p w:rsidR="00605DF3" w:rsidRDefault="00605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3F2" w:rsidRPr="00A04864" w:rsidRDefault="002943F2" w:rsidP="00A04864">
    <w:pPr>
      <w:pStyle w:val="Header"/>
    </w:pPr>
    <w:r w:rsidRPr="00A04864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8AC" w:rsidRDefault="00C36D77" w:rsidP="005648AC">
    <w:pPr>
      <w:jc w:val="center"/>
      <w:rPr>
        <w:rFonts w:ascii="GHEA Grapalat" w:hAnsi="GHEA Grapalat" w:cs="Sylfaen"/>
        <w:lang w:val="en-US"/>
      </w:rPr>
    </w:pPr>
    <w:r>
      <w:rPr>
        <w:rFonts w:ascii="GHEA Grapalat" w:hAnsi="GHEA Grapalat"/>
        <w:noProof/>
        <w:szCs w:val="24"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left:0;text-align:left;margin-left:15739.5pt;margin-top:8.75pt;width:361.9pt;height:56.95pt;z-index:251658240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" filled="f" stroked="f">
          <v:textbox inset=",2.3mm">
            <w:txbxContent>
              <w:p w:rsidR="00AA1C91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 w:cs="Sylfaen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ՀԱՅԱՍՏԱՆԻ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ՀԱՆՐԱՊԵՏՈՒԹՅԱՆ</w:t>
                </w:r>
              </w:p>
              <w:p w:rsidR="005648AC" w:rsidRPr="003C3815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 w:cs="Times Armenian"/>
                    <w:szCs w:val="24"/>
                    <w:lang w:val="en-US"/>
                  </w:rPr>
                </w:pPr>
                <w:r w:rsidRPr="00A04864">
                  <w:rPr>
                    <w:rFonts w:ascii="GHEA Grapalat" w:hAnsi="GHEA Grapalat" w:cs="Sylfaen"/>
                    <w:lang w:val="en-US"/>
                  </w:rPr>
                  <w:t>ԱՌՈՂՋԱՊԱՀՈՒԹՅԱՆ</w:t>
                </w:r>
                <w:r w:rsidRPr="00A04864">
                  <w:rPr>
                    <w:rFonts w:ascii="GHEA Grapalat" w:hAnsi="GHEA Grapalat"/>
                    <w:lang w:val="en-US"/>
                  </w:rPr>
                  <w:t xml:space="preserve"> </w:t>
                </w:r>
                <w:r w:rsidRPr="00A04864">
                  <w:rPr>
                    <w:rFonts w:ascii="GHEA Grapalat" w:hAnsi="GHEA Grapalat" w:cs="Sylfaen"/>
                    <w:lang w:val="en-US"/>
                  </w:rPr>
                  <w:t>ՆԱԽԱՐԱՐՈՒԹՅՈՒՆ</w:t>
                </w:r>
              </w:p>
              <w:p w:rsidR="005648AC" w:rsidRPr="00CA1C61" w:rsidRDefault="005648AC" w:rsidP="00FA761A">
                <w:pPr>
                  <w:spacing w:after="0" w:line="240" w:lineRule="auto"/>
                  <w:jc w:val="center"/>
                  <w:rPr>
                    <w:rFonts w:ascii="GHEA Grapalat" w:hAnsi="GHEA Grapalat"/>
                    <w:b/>
                    <w:bCs/>
                    <w:szCs w:val="24"/>
                    <w:lang w:val="en-US"/>
                  </w:rPr>
                </w:pPr>
                <w:r w:rsidRPr="00CA1C61">
                  <w:rPr>
                    <w:rFonts w:ascii="GHEA Grapalat" w:hAnsi="GHEA Grapalat" w:cs="Sylfaen"/>
                    <w:b/>
                    <w:bCs/>
                    <w:szCs w:val="24"/>
                    <w:lang w:val="en-US"/>
                  </w:rPr>
                  <w:t>ՆԱԽԱՐԱՐ</w:t>
                </w:r>
              </w:p>
            </w:txbxContent>
          </v:textbox>
          <w10:wrap anchorx="margin"/>
        </v:shape>
      </w:pict>
    </w:r>
    <w:r w:rsidR="00815217">
      <w:rPr>
        <w:noProof/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11236</wp:posOffset>
          </wp:positionV>
          <wp:extent cx="930275" cy="890270"/>
          <wp:effectExtent l="0" t="0" r="3175" b="5080"/>
          <wp:wrapTight wrapText="bothSides">
            <wp:wrapPolygon edited="0">
              <wp:start x="0" y="0"/>
              <wp:lineTo x="0" y="21261"/>
              <wp:lineTo x="21231" y="21261"/>
              <wp:lineTo x="21231" y="0"/>
              <wp:lineTo x="0" y="0"/>
            </wp:wrapPolygon>
          </wp:wrapTight>
          <wp:docPr id="2" name="Picture 2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0275" cy="890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648AC" w:rsidRDefault="005648AC" w:rsidP="00AA1C91">
    <w:pPr>
      <w:rPr>
        <w:rFonts w:ascii="GHEA Grapalat" w:hAnsi="GHEA Grapalat" w:cs="Sylfaen"/>
        <w:lang w:val="en-US"/>
      </w:rPr>
    </w:pPr>
  </w:p>
  <w:p w:rsidR="00AA1C91" w:rsidRPr="005648AC" w:rsidRDefault="00AA1C91" w:rsidP="00AA1C91">
    <w:pPr>
      <w:rPr>
        <w:rFonts w:ascii="GHEA Grapalat" w:hAnsi="GHEA Grapalat"/>
        <w:lang w:val="en-US"/>
      </w:rPr>
    </w:pPr>
  </w:p>
  <w:p w:rsidR="002943F2" w:rsidRPr="003C3815" w:rsidRDefault="002943F2" w:rsidP="00A04864">
    <w:pPr>
      <w:pBdr>
        <w:bottom w:val="thinThickSmallGap" w:sz="24" w:space="0" w:color="auto"/>
      </w:pBdr>
      <w:rPr>
        <w:rFonts w:ascii="GHEA Grapalat" w:hAnsi="GHEA Grapalat"/>
        <w:sz w:val="2"/>
        <w:lang w:val="en-US"/>
      </w:rPr>
    </w:pP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/>
        <w:b w:val="0"/>
        <w:sz w:val="18"/>
        <w:szCs w:val="20"/>
      </w:rPr>
      <w:t xml:space="preserve">______________N </w:t>
    </w:r>
    <w:r w:rsidR="00AA1C91">
      <w:rPr>
        <w:rFonts w:ascii="GHEA Grapalat" w:hAnsi="GHEA Grapalat"/>
        <w:b w:val="0"/>
        <w:sz w:val="18"/>
        <w:szCs w:val="20"/>
      </w:rPr>
      <w:t>_________________</w:t>
    </w:r>
  </w:p>
  <w:p w:rsidR="002943F2" w:rsidRPr="003C3815" w:rsidRDefault="002943F2" w:rsidP="00A04864">
    <w:pPr>
      <w:pStyle w:val="Heading1"/>
      <w:spacing w:before="0" w:after="0"/>
      <w:rPr>
        <w:rFonts w:ascii="GHEA Grapalat" w:hAnsi="GHEA Grapalat"/>
        <w:b w:val="0"/>
        <w:sz w:val="18"/>
        <w:szCs w:val="20"/>
      </w:rPr>
    </w:pPr>
    <w:r w:rsidRPr="003C3815">
      <w:rPr>
        <w:rFonts w:ascii="GHEA Grapalat" w:hAnsi="GHEA Grapalat" w:cs="Sylfaen"/>
        <w:b w:val="0"/>
        <w:sz w:val="18"/>
        <w:szCs w:val="20"/>
        <w:lang w:val="ru-RU"/>
      </w:rPr>
      <w:t>Ձեր</w:t>
    </w:r>
    <w:r w:rsidR="00AA1C91">
      <w:rPr>
        <w:rFonts w:ascii="GHEA Grapalat" w:hAnsi="GHEA Grapalat" w:cs="Times Armenian"/>
        <w:b w:val="0"/>
        <w:sz w:val="18"/>
        <w:szCs w:val="20"/>
      </w:rPr>
      <w:t xml:space="preserve"> N 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E8"/>
    <w:rsid w:val="00000450"/>
    <w:rsid w:val="00000D58"/>
    <w:rsid w:val="00001385"/>
    <w:rsid w:val="0000151E"/>
    <w:rsid w:val="0000161D"/>
    <w:rsid w:val="000021AA"/>
    <w:rsid w:val="0000267E"/>
    <w:rsid w:val="00003E19"/>
    <w:rsid w:val="00004068"/>
    <w:rsid w:val="00004CA8"/>
    <w:rsid w:val="000065E3"/>
    <w:rsid w:val="000068B4"/>
    <w:rsid w:val="000075B9"/>
    <w:rsid w:val="000105EB"/>
    <w:rsid w:val="0001083B"/>
    <w:rsid w:val="000111AC"/>
    <w:rsid w:val="00011E94"/>
    <w:rsid w:val="00012D33"/>
    <w:rsid w:val="0001357F"/>
    <w:rsid w:val="0001669D"/>
    <w:rsid w:val="00016825"/>
    <w:rsid w:val="00017602"/>
    <w:rsid w:val="00017710"/>
    <w:rsid w:val="0001797E"/>
    <w:rsid w:val="0002066A"/>
    <w:rsid w:val="00020922"/>
    <w:rsid w:val="00020D21"/>
    <w:rsid w:val="00021CCD"/>
    <w:rsid w:val="00021F55"/>
    <w:rsid w:val="0002219F"/>
    <w:rsid w:val="000246E1"/>
    <w:rsid w:val="000247C7"/>
    <w:rsid w:val="00025246"/>
    <w:rsid w:val="00025586"/>
    <w:rsid w:val="00025608"/>
    <w:rsid w:val="0002583A"/>
    <w:rsid w:val="000260CC"/>
    <w:rsid w:val="00027182"/>
    <w:rsid w:val="0002792A"/>
    <w:rsid w:val="00027CF3"/>
    <w:rsid w:val="00027DD8"/>
    <w:rsid w:val="00027EE8"/>
    <w:rsid w:val="00027F99"/>
    <w:rsid w:val="00030B6E"/>
    <w:rsid w:val="00030E8C"/>
    <w:rsid w:val="00032867"/>
    <w:rsid w:val="000338DE"/>
    <w:rsid w:val="000345F5"/>
    <w:rsid w:val="0003472C"/>
    <w:rsid w:val="000355A7"/>
    <w:rsid w:val="00036486"/>
    <w:rsid w:val="0003696D"/>
    <w:rsid w:val="00040A21"/>
    <w:rsid w:val="0004196A"/>
    <w:rsid w:val="00041B22"/>
    <w:rsid w:val="0004205B"/>
    <w:rsid w:val="00042B66"/>
    <w:rsid w:val="0004321F"/>
    <w:rsid w:val="00050690"/>
    <w:rsid w:val="00051803"/>
    <w:rsid w:val="00053DAC"/>
    <w:rsid w:val="000548D0"/>
    <w:rsid w:val="00054A5B"/>
    <w:rsid w:val="00054DCF"/>
    <w:rsid w:val="00056542"/>
    <w:rsid w:val="00057BD6"/>
    <w:rsid w:val="0006027A"/>
    <w:rsid w:val="00060B55"/>
    <w:rsid w:val="00060E0C"/>
    <w:rsid w:val="000626BA"/>
    <w:rsid w:val="00062A25"/>
    <w:rsid w:val="00063582"/>
    <w:rsid w:val="0006682B"/>
    <w:rsid w:val="000671C1"/>
    <w:rsid w:val="000673F6"/>
    <w:rsid w:val="00071047"/>
    <w:rsid w:val="00073001"/>
    <w:rsid w:val="000742C5"/>
    <w:rsid w:val="00074787"/>
    <w:rsid w:val="00074F31"/>
    <w:rsid w:val="00075770"/>
    <w:rsid w:val="00075B5B"/>
    <w:rsid w:val="0007688B"/>
    <w:rsid w:val="00076E8D"/>
    <w:rsid w:val="00076EB1"/>
    <w:rsid w:val="00077066"/>
    <w:rsid w:val="00077822"/>
    <w:rsid w:val="0008133C"/>
    <w:rsid w:val="00081FAC"/>
    <w:rsid w:val="00082CDC"/>
    <w:rsid w:val="00083873"/>
    <w:rsid w:val="00083DB2"/>
    <w:rsid w:val="00084DDC"/>
    <w:rsid w:val="00085FB8"/>
    <w:rsid w:val="00086834"/>
    <w:rsid w:val="0008715E"/>
    <w:rsid w:val="00087B8B"/>
    <w:rsid w:val="00087C41"/>
    <w:rsid w:val="00090C8C"/>
    <w:rsid w:val="00092707"/>
    <w:rsid w:val="00092D71"/>
    <w:rsid w:val="00092FA3"/>
    <w:rsid w:val="000946BC"/>
    <w:rsid w:val="00095537"/>
    <w:rsid w:val="00095FB7"/>
    <w:rsid w:val="00096CA3"/>
    <w:rsid w:val="0009724F"/>
    <w:rsid w:val="0009779E"/>
    <w:rsid w:val="00097D81"/>
    <w:rsid w:val="000A03AB"/>
    <w:rsid w:val="000A1879"/>
    <w:rsid w:val="000A1BED"/>
    <w:rsid w:val="000A1F61"/>
    <w:rsid w:val="000A1F83"/>
    <w:rsid w:val="000A2B4D"/>
    <w:rsid w:val="000A4BB6"/>
    <w:rsid w:val="000A5810"/>
    <w:rsid w:val="000A62E5"/>
    <w:rsid w:val="000A69EB"/>
    <w:rsid w:val="000A7FEA"/>
    <w:rsid w:val="000B21AF"/>
    <w:rsid w:val="000B2AF0"/>
    <w:rsid w:val="000B40DD"/>
    <w:rsid w:val="000B435D"/>
    <w:rsid w:val="000B44A5"/>
    <w:rsid w:val="000B611C"/>
    <w:rsid w:val="000B642D"/>
    <w:rsid w:val="000B6F8E"/>
    <w:rsid w:val="000B6FC1"/>
    <w:rsid w:val="000B7B0E"/>
    <w:rsid w:val="000C0022"/>
    <w:rsid w:val="000C03CD"/>
    <w:rsid w:val="000C0A2C"/>
    <w:rsid w:val="000C0AEC"/>
    <w:rsid w:val="000C1756"/>
    <w:rsid w:val="000C1912"/>
    <w:rsid w:val="000C2E99"/>
    <w:rsid w:val="000C2EA1"/>
    <w:rsid w:val="000C3026"/>
    <w:rsid w:val="000C33AF"/>
    <w:rsid w:val="000C34BF"/>
    <w:rsid w:val="000C38DF"/>
    <w:rsid w:val="000C4976"/>
    <w:rsid w:val="000C5C96"/>
    <w:rsid w:val="000C72D0"/>
    <w:rsid w:val="000C79AA"/>
    <w:rsid w:val="000D0BDF"/>
    <w:rsid w:val="000D666A"/>
    <w:rsid w:val="000D68E0"/>
    <w:rsid w:val="000D6B4E"/>
    <w:rsid w:val="000E02B7"/>
    <w:rsid w:val="000E07D5"/>
    <w:rsid w:val="000E28AA"/>
    <w:rsid w:val="000E3A72"/>
    <w:rsid w:val="000E49DE"/>
    <w:rsid w:val="000E4DA2"/>
    <w:rsid w:val="000E6C2A"/>
    <w:rsid w:val="000E7063"/>
    <w:rsid w:val="000F05C5"/>
    <w:rsid w:val="000F17D7"/>
    <w:rsid w:val="000F21DC"/>
    <w:rsid w:val="000F2E8E"/>
    <w:rsid w:val="000F4E63"/>
    <w:rsid w:val="000F66D7"/>
    <w:rsid w:val="000F6905"/>
    <w:rsid w:val="000F6DBA"/>
    <w:rsid w:val="000F7B6D"/>
    <w:rsid w:val="00100157"/>
    <w:rsid w:val="001003AE"/>
    <w:rsid w:val="00100C62"/>
    <w:rsid w:val="0010286F"/>
    <w:rsid w:val="00102A47"/>
    <w:rsid w:val="00102FCC"/>
    <w:rsid w:val="001038B9"/>
    <w:rsid w:val="00103BF9"/>
    <w:rsid w:val="0010404D"/>
    <w:rsid w:val="001054F5"/>
    <w:rsid w:val="001055E8"/>
    <w:rsid w:val="00105EF1"/>
    <w:rsid w:val="001078F7"/>
    <w:rsid w:val="00110DA9"/>
    <w:rsid w:val="0011125B"/>
    <w:rsid w:val="0011238E"/>
    <w:rsid w:val="0011271D"/>
    <w:rsid w:val="00113363"/>
    <w:rsid w:val="00113AC5"/>
    <w:rsid w:val="00114399"/>
    <w:rsid w:val="001143C1"/>
    <w:rsid w:val="001147C8"/>
    <w:rsid w:val="001164B9"/>
    <w:rsid w:val="0011725C"/>
    <w:rsid w:val="0012114F"/>
    <w:rsid w:val="00121F0B"/>
    <w:rsid w:val="0012530E"/>
    <w:rsid w:val="001256B4"/>
    <w:rsid w:val="001261D9"/>
    <w:rsid w:val="001275FC"/>
    <w:rsid w:val="00127DCD"/>
    <w:rsid w:val="001301D4"/>
    <w:rsid w:val="00130881"/>
    <w:rsid w:val="001308AB"/>
    <w:rsid w:val="0013337A"/>
    <w:rsid w:val="00134F21"/>
    <w:rsid w:val="0013579D"/>
    <w:rsid w:val="001359AB"/>
    <w:rsid w:val="00136305"/>
    <w:rsid w:val="00141FB6"/>
    <w:rsid w:val="00142229"/>
    <w:rsid w:val="00143070"/>
    <w:rsid w:val="001443D3"/>
    <w:rsid w:val="00144593"/>
    <w:rsid w:val="00145805"/>
    <w:rsid w:val="00146FB8"/>
    <w:rsid w:val="001478E4"/>
    <w:rsid w:val="00147E3B"/>
    <w:rsid w:val="00147E78"/>
    <w:rsid w:val="00147ECF"/>
    <w:rsid w:val="00150A65"/>
    <w:rsid w:val="00150AA5"/>
    <w:rsid w:val="0015256A"/>
    <w:rsid w:val="001526F8"/>
    <w:rsid w:val="00152908"/>
    <w:rsid w:val="00152CBB"/>
    <w:rsid w:val="001531FD"/>
    <w:rsid w:val="00153416"/>
    <w:rsid w:val="00153B71"/>
    <w:rsid w:val="00154767"/>
    <w:rsid w:val="00155071"/>
    <w:rsid w:val="00157E9B"/>
    <w:rsid w:val="001604EF"/>
    <w:rsid w:val="00160E26"/>
    <w:rsid w:val="00161D87"/>
    <w:rsid w:val="00162181"/>
    <w:rsid w:val="0016248D"/>
    <w:rsid w:val="00162BC4"/>
    <w:rsid w:val="00162DA4"/>
    <w:rsid w:val="00163666"/>
    <w:rsid w:val="00163917"/>
    <w:rsid w:val="00163C5F"/>
    <w:rsid w:val="001651D0"/>
    <w:rsid w:val="00165466"/>
    <w:rsid w:val="00166012"/>
    <w:rsid w:val="001728F8"/>
    <w:rsid w:val="00172A8C"/>
    <w:rsid w:val="00172D0B"/>
    <w:rsid w:val="001736FF"/>
    <w:rsid w:val="00173CAC"/>
    <w:rsid w:val="00174D17"/>
    <w:rsid w:val="00176AE8"/>
    <w:rsid w:val="00176FA5"/>
    <w:rsid w:val="001806E4"/>
    <w:rsid w:val="0018165A"/>
    <w:rsid w:val="00181BBA"/>
    <w:rsid w:val="0018238E"/>
    <w:rsid w:val="001856F6"/>
    <w:rsid w:val="00185A26"/>
    <w:rsid w:val="00185E86"/>
    <w:rsid w:val="001863B5"/>
    <w:rsid w:val="00186AE8"/>
    <w:rsid w:val="00187080"/>
    <w:rsid w:val="001876B1"/>
    <w:rsid w:val="0019079F"/>
    <w:rsid w:val="00190927"/>
    <w:rsid w:val="00191DEA"/>
    <w:rsid w:val="00192440"/>
    <w:rsid w:val="00192D7C"/>
    <w:rsid w:val="00194252"/>
    <w:rsid w:val="0019456E"/>
    <w:rsid w:val="0019504F"/>
    <w:rsid w:val="001951FB"/>
    <w:rsid w:val="001953D2"/>
    <w:rsid w:val="001954E9"/>
    <w:rsid w:val="001964FD"/>
    <w:rsid w:val="001965E7"/>
    <w:rsid w:val="00197017"/>
    <w:rsid w:val="001A048D"/>
    <w:rsid w:val="001A08DE"/>
    <w:rsid w:val="001A1EE1"/>
    <w:rsid w:val="001A4911"/>
    <w:rsid w:val="001A49F6"/>
    <w:rsid w:val="001A5B5F"/>
    <w:rsid w:val="001B189E"/>
    <w:rsid w:val="001B1D97"/>
    <w:rsid w:val="001B438D"/>
    <w:rsid w:val="001B4E5D"/>
    <w:rsid w:val="001B590C"/>
    <w:rsid w:val="001B6548"/>
    <w:rsid w:val="001B71C2"/>
    <w:rsid w:val="001B7334"/>
    <w:rsid w:val="001B751F"/>
    <w:rsid w:val="001B7C2B"/>
    <w:rsid w:val="001C02B5"/>
    <w:rsid w:val="001C077E"/>
    <w:rsid w:val="001C1CF7"/>
    <w:rsid w:val="001C230B"/>
    <w:rsid w:val="001C36AE"/>
    <w:rsid w:val="001C3AF7"/>
    <w:rsid w:val="001C3D4D"/>
    <w:rsid w:val="001C4415"/>
    <w:rsid w:val="001C490D"/>
    <w:rsid w:val="001C6028"/>
    <w:rsid w:val="001C6034"/>
    <w:rsid w:val="001C6074"/>
    <w:rsid w:val="001D00E0"/>
    <w:rsid w:val="001D08E6"/>
    <w:rsid w:val="001D0EBA"/>
    <w:rsid w:val="001D143A"/>
    <w:rsid w:val="001D196C"/>
    <w:rsid w:val="001D2FB7"/>
    <w:rsid w:val="001D328A"/>
    <w:rsid w:val="001D3B0A"/>
    <w:rsid w:val="001D3E35"/>
    <w:rsid w:val="001D53BB"/>
    <w:rsid w:val="001D5AD2"/>
    <w:rsid w:val="001D6623"/>
    <w:rsid w:val="001D735D"/>
    <w:rsid w:val="001D7788"/>
    <w:rsid w:val="001E01B9"/>
    <w:rsid w:val="001E03D3"/>
    <w:rsid w:val="001E0511"/>
    <w:rsid w:val="001E0CA1"/>
    <w:rsid w:val="001E1048"/>
    <w:rsid w:val="001E21E3"/>
    <w:rsid w:val="001E44AB"/>
    <w:rsid w:val="001E4B9C"/>
    <w:rsid w:val="001E4C90"/>
    <w:rsid w:val="001E4E5C"/>
    <w:rsid w:val="001E5F2B"/>
    <w:rsid w:val="001E6F77"/>
    <w:rsid w:val="001F054D"/>
    <w:rsid w:val="001F1B8F"/>
    <w:rsid w:val="001F20F1"/>
    <w:rsid w:val="001F2247"/>
    <w:rsid w:val="001F3D2E"/>
    <w:rsid w:val="001F4D2A"/>
    <w:rsid w:val="001F50D2"/>
    <w:rsid w:val="001F7997"/>
    <w:rsid w:val="001F7FC3"/>
    <w:rsid w:val="002009E8"/>
    <w:rsid w:val="00200C52"/>
    <w:rsid w:val="00200E08"/>
    <w:rsid w:val="00201399"/>
    <w:rsid w:val="00201A71"/>
    <w:rsid w:val="00204676"/>
    <w:rsid w:val="00205549"/>
    <w:rsid w:val="0020616E"/>
    <w:rsid w:val="00207DBE"/>
    <w:rsid w:val="00210981"/>
    <w:rsid w:val="00210E8C"/>
    <w:rsid w:val="00212801"/>
    <w:rsid w:val="00212E98"/>
    <w:rsid w:val="00214027"/>
    <w:rsid w:val="00215E09"/>
    <w:rsid w:val="00217498"/>
    <w:rsid w:val="00217E96"/>
    <w:rsid w:val="0022239E"/>
    <w:rsid w:val="0022479C"/>
    <w:rsid w:val="00224EDE"/>
    <w:rsid w:val="00226587"/>
    <w:rsid w:val="002265F4"/>
    <w:rsid w:val="0022706C"/>
    <w:rsid w:val="002271BB"/>
    <w:rsid w:val="00227300"/>
    <w:rsid w:val="00227647"/>
    <w:rsid w:val="002302F2"/>
    <w:rsid w:val="00230A46"/>
    <w:rsid w:val="00230CAE"/>
    <w:rsid w:val="00234334"/>
    <w:rsid w:val="00235611"/>
    <w:rsid w:val="00235BA5"/>
    <w:rsid w:val="002407EB"/>
    <w:rsid w:val="00241167"/>
    <w:rsid w:val="0024238A"/>
    <w:rsid w:val="002430E2"/>
    <w:rsid w:val="002446CA"/>
    <w:rsid w:val="00244E38"/>
    <w:rsid w:val="00244F33"/>
    <w:rsid w:val="00246A91"/>
    <w:rsid w:val="00252419"/>
    <w:rsid w:val="00252ADC"/>
    <w:rsid w:val="00252EE6"/>
    <w:rsid w:val="002536AA"/>
    <w:rsid w:val="00254453"/>
    <w:rsid w:val="00255EA1"/>
    <w:rsid w:val="00257076"/>
    <w:rsid w:val="00257127"/>
    <w:rsid w:val="0025741F"/>
    <w:rsid w:val="002602FB"/>
    <w:rsid w:val="00260ED9"/>
    <w:rsid w:val="00260FCA"/>
    <w:rsid w:val="00261E37"/>
    <w:rsid w:val="00262119"/>
    <w:rsid w:val="00262956"/>
    <w:rsid w:val="00264C11"/>
    <w:rsid w:val="00265427"/>
    <w:rsid w:val="00266640"/>
    <w:rsid w:val="00266CFC"/>
    <w:rsid w:val="002672AD"/>
    <w:rsid w:val="0026762F"/>
    <w:rsid w:val="00270203"/>
    <w:rsid w:val="00271C34"/>
    <w:rsid w:val="00271C74"/>
    <w:rsid w:val="00271E54"/>
    <w:rsid w:val="00271FFB"/>
    <w:rsid w:val="00273883"/>
    <w:rsid w:val="00275C75"/>
    <w:rsid w:val="00276A98"/>
    <w:rsid w:val="00280D73"/>
    <w:rsid w:val="002838A6"/>
    <w:rsid w:val="002840EC"/>
    <w:rsid w:val="00284810"/>
    <w:rsid w:val="0028483D"/>
    <w:rsid w:val="00284952"/>
    <w:rsid w:val="00284C8B"/>
    <w:rsid w:val="00284E5A"/>
    <w:rsid w:val="00285E7A"/>
    <w:rsid w:val="00285EC4"/>
    <w:rsid w:val="00286454"/>
    <w:rsid w:val="00287A9B"/>
    <w:rsid w:val="00291114"/>
    <w:rsid w:val="0029183D"/>
    <w:rsid w:val="00291CC0"/>
    <w:rsid w:val="00292443"/>
    <w:rsid w:val="002943F2"/>
    <w:rsid w:val="002968F6"/>
    <w:rsid w:val="00296A89"/>
    <w:rsid w:val="002975D0"/>
    <w:rsid w:val="002A002B"/>
    <w:rsid w:val="002A22E0"/>
    <w:rsid w:val="002A24EE"/>
    <w:rsid w:val="002A28A1"/>
    <w:rsid w:val="002A3323"/>
    <w:rsid w:val="002A5E00"/>
    <w:rsid w:val="002A645E"/>
    <w:rsid w:val="002A6824"/>
    <w:rsid w:val="002B0C66"/>
    <w:rsid w:val="002B1B26"/>
    <w:rsid w:val="002B6916"/>
    <w:rsid w:val="002B6A7D"/>
    <w:rsid w:val="002B78C8"/>
    <w:rsid w:val="002C042E"/>
    <w:rsid w:val="002C0CFC"/>
    <w:rsid w:val="002C1A4C"/>
    <w:rsid w:val="002C4DF4"/>
    <w:rsid w:val="002C51D0"/>
    <w:rsid w:val="002C524D"/>
    <w:rsid w:val="002C6C1C"/>
    <w:rsid w:val="002C72E4"/>
    <w:rsid w:val="002D0D5F"/>
    <w:rsid w:val="002D25A2"/>
    <w:rsid w:val="002D25C7"/>
    <w:rsid w:val="002D432D"/>
    <w:rsid w:val="002D5875"/>
    <w:rsid w:val="002E17E5"/>
    <w:rsid w:val="002E1A10"/>
    <w:rsid w:val="002E2358"/>
    <w:rsid w:val="002E3013"/>
    <w:rsid w:val="002E432C"/>
    <w:rsid w:val="002E4B8D"/>
    <w:rsid w:val="002E506F"/>
    <w:rsid w:val="002F199B"/>
    <w:rsid w:val="002F2BB0"/>
    <w:rsid w:val="002F2FC7"/>
    <w:rsid w:val="002F3746"/>
    <w:rsid w:val="002F3C1E"/>
    <w:rsid w:val="002F3FF5"/>
    <w:rsid w:val="002F4C42"/>
    <w:rsid w:val="002F51DF"/>
    <w:rsid w:val="00300B57"/>
    <w:rsid w:val="003018FD"/>
    <w:rsid w:val="0030199A"/>
    <w:rsid w:val="00305C11"/>
    <w:rsid w:val="0031075D"/>
    <w:rsid w:val="0031077A"/>
    <w:rsid w:val="00310EF5"/>
    <w:rsid w:val="00311824"/>
    <w:rsid w:val="00312BE8"/>
    <w:rsid w:val="00312D14"/>
    <w:rsid w:val="003134D8"/>
    <w:rsid w:val="00313B02"/>
    <w:rsid w:val="00313D51"/>
    <w:rsid w:val="00314D3D"/>
    <w:rsid w:val="0031593B"/>
    <w:rsid w:val="00315C06"/>
    <w:rsid w:val="00316A43"/>
    <w:rsid w:val="00317325"/>
    <w:rsid w:val="00317473"/>
    <w:rsid w:val="003212CD"/>
    <w:rsid w:val="00323662"/>
    <w:rsid w:val="00324B86"/>
    <w:rsid w:val="00324BE1"/>
    <w:rsid w:val="00324C8C"/>
    <w:rsid w:val="00325422"/>
    <w:rsid w:val="0032673E"/>
    <w:rsid w:val="00326B83"/>
    <w:rsid w:val="00327AF2"/>
    <w:rsid w:val="00330503"/>
    <w:rsid w:val="00330561"/>
    <w:rsid w:val="00330A60"/>
    <w:rsid w:val="003310C1"/>
    <w:rsid w:val="00331323"/>
    <w:rsid w:val="003314D5"/>
    <w:rsid w:val="00331C3A"/>
    <w:rsid w:val="00335007"/>
    <w:rsid w:val="00335EAD"/>
    <w:rsid w:val="00341768"/>
    <w:rsid w:val="00341902"/>
    <w:rsid w:val="00341C59"/>
    <w:rsid w:val="003458F1"/>
    <w:rsid w:val="00345B4B"/>
    <w:rsid w:val="00346511"/>
    <w:rsid w:val="00346923"/>
    <w:rsid w:val="0035050D"/>
    <w:rsid w:val="00350FEC"/>
    <w:rsid w:val="00352C3C"/>
    <w:rsid w:val="003547EF"/>
    <w:rsid w:val="003548E8"/>
    <w:rsid w:val="003556B6"/>
    <w:rsid w:val="00356C93"/>
    <w:rsid w:val="00356F62"/>
    <w:rsid w:val="0035767B"/>
    <w:rsid w:val="00357BCE"/>
    <w:rsid w:val="00357C0E"/>
    <w:rsid w:val="003611C4"/>
    <w:rsid w:val="00361C70"/>
    <w:rsid w:val="00361C71"/>
    <w:rsid w:val="00363ECF"/>
    <w:rsid w:val="003664A7"/>
    <w:rsid w:val="003668B4"/>
    <w:rsid w:val="003675C5"/>
    <w:rsid w:val="00367BE6"/>
    <w:rsid w:val="00371013"/>
    <w:rsid w:val="00373DBB"/>
    <w:rsid w:val="003756BF"/>
    <w:rsid w:val="00376C89"/>
    <w:rsid w:val="0038003A"/>
    <w:rsid w:val="0038039C"/>
    <w:rsid w:val="00380641"/>
    <w:rsid w:val="00380BE1"/>
    <w:rsid w:val="003813FD"/>
    <w:rsid w:val="003816CD"/>
    <w:rsid w:val="00382885"/>
    <w:rsid w:val="0039213C"/>
    <w:rsid w:val="00393BC6"/>
    <w:rsid w:val="00394108"/>
    <w:rsid w:val="003977B9"/>
    <w:rsid w:val="003A0F96"/>
    <w:rsid w:val="003A1474"/>
    <w:rsid w:val="003A1C8F"/>
    <w:rsid w:val="003A2A64"/>
    <w:rsid w:val="003A34A5"/>
    <w:rsid w:val="003A4D9F"/>
    <w:rsid w:val="003A576A"/>
    <w:rsid w:val="003A63A9"/>
    <w:rsid w:val="003A6BB0"/>
    <w:rsid w:val="003B0132"/>
    <w:rsid w:val="003B0EA7"/>
    <w:rsid w:val="003B0ECA"/>
    <w:rsid w:val="003B10A0"/>
    <w:rsid w:val="003B25D9"/>
    <w:rsid w:val="003B4BA9"/>
    <w:rsid w:val="003B5714"/>
    <w:rsid w:val="003B7700"/>
    <w:rsid w:val="003C0825"/>
    <w:rsid w:val="003C0AF9"/>
    <w:rsid w:val="003C1117"/>
    <w:rsid w:val="003C242B"/>
    <w:rsid w:val="003C2772"/>
    <w:rsid w:val="003C326D"/>
    <w:rsid w:val="003C3815"/>
    <w:rsid w:val="003C3D97"/>
    <w:rsid w:val="003C5E7C"/>
    <w:rsid w:val="003C61BF"/>
    <w:rsid w:val="003C7E14"/>
    <w:rsid w:val="003D07BE"/>
    <w:rsid w:val="003D332C"/>
    <w:rsid w:val="003D35D1"/>
    <w:rsid w:val="003D6799"/>
    <w:rsid w:val="003D691A"/>
    <w:rsid w:val="003D7901"/>
    <w:rsid w:val="003E0212"/>
    <w:rsid w:val="003E07AD"/>
    <w:rsid w:val="003E199D"/>
    <w:rsid w:val="003E2CBF"/>
    <w:rsid w:val="003E3779"/>
    <w:rsid w:val="003E4050"/>
    <w:rsid w:val="003E4BDF"/>
    <w:rsid w:val="003E64C4"/>
    <w:rsid w:val="003E7E44"/>
    <w:rsid w:val="003E7F0A"/>
    <w:rsid w:val="003F0D54"/>
    <w:rsid w:val="003F13DB"/>
    <w:rsid w:val="003F1AF7"/>
    <w:rsid w:val="003F287E"/>
    <w:rsid w:val="003F2D20"/>
    <w:rsid w:val="003F2E14"/>
    <w:rsid w:val="003F35BA"/>
    <w:rsid w:val="003F405D"/>
    <w:rsid w:val="003F62AE"/>
    <w:rsid w:val="003F74ED"/>
    <w:rsid w:val="00400833"/>
    <w:rsid w:val="0040162C"/>
    <w:rsid w:val="004016EB"/>
    <w:rsid w:val="00401AF3"/>
    <w:rsid w:val="00401B2E"/>
    <w:rsid w:val="00401FD0"/>
    <w:rsid w:val="00403192"/>
    <w:rsid w:val="0040514B"/>
    <w:rsid w:val="00405B18"/>
    <w:rsid w:val="0040691B"/>
    <w:rsid w:val="00407099"/>
    <w:rsid w:val="00410AD7"/>
    <w:rsid w:val="00413BC5"/>
    <w:rsid w:val="00413DA3"/>
    <w:rsid w:val="00413FCC"/>
    <w:rsid w:val="004144A6"/>
    <w:rsid w:val="00415803"/>
    <w:rsid w:val="00416BB2"/>
    <w:rsid w:val="0042179F"/>
    <w:rsid w:val="00421CBC"/>
    <w:rsid w:val="00422443"/>
    <w:rsid w:val="00422A7F"/>
    <w:rsid w:val="00422C2E"/>
    <w:rsid w:val="0042344C"/>
    <w:rsid w:val="004241C4"/>
    <w:rsid w:val="004259F7"/>
    <w:rsid w:val="00426DD7"/>
    <w:rsid w:val="004273A6"/>
    <w:rsid w:val="004308D3"/>
    <w:rsid w:val="004313D2"/>
    <w:rsid w:val="00432D5A"/>
    <w:rsid w:val="00434416"/>
    <w:rsid w:val="004344E8"/>
    <w:rsid w:val="00435415"/>
    <w:rsid w:val="004358F5"/>
    <w:rsid w:val="00436BC1"/>
    <w:rsid w:val="004376D0"/>
    <w:rsid w:val="0043772C"/>
    <w:rsid w:val="00440822"/>
    <w:rsid w:val="00442418"/>
    <w:rsid w:val="00443350"/>
    <w:rsid w:val="00445401"/>
    <w:rsid w:val="004459AC"/>
    <w:rsid w:val="00445BE6"/>
    <w:rsid w:val="00445D1B"/>
    <w:rsid w:val="00445D2F"/>
    <w:rsid w:val="00445E48"/>
    <w:rsid w:val="004468C4"/>
    <w:rsid w:val="00446EB8"/>
    <w:rsid w:val="00447217"/>
    <w:rsid w:val="0045031B"/>
    <w:rsid w:val="00450AB5"/>
    <w:rsid w:val="00450DFF"/>
    <w:rsid w:val="00452B22"/>
    <w:rsid w:val="00452D98"/>
    <w:rsid w:val="004533D3"/>
    <w:rsid w:val="0045428C"/>
    <w:rsid w:val="004542F6"/>
    <w:rsid w:val="00454F32"/>
    <w:rsid w:val="0045501E"/>
    <w:rsid w:val="00461F29"/>
    <w:rsid w:val="0046293A"/>
    <w:rsid w:val="004633D2"/>
    <w:rsid w:val="004649BF"/>
    <w:rsid w:val="00465DE5"/>
    <w:rsid w:val="00466015"/>
    <w:rsid w:val="0046657C"/>
    <w:rsid w:val="0047113C"/>
    <w:rsid w:val="00471596"/>
    <w:rsid w:val="00471659"/>
    <w:rsid w:val="0047412B"/>
    <w:rsid w:val="004744B5"/>
    <w:rsid w:val="0047469A"/>
    <w:rsid w:val="00474A2D"/>
    <w:rsid w:val="00475D7F"/>
    <w:rsid w:val="00475E3D"/>
    <w:rsid w:val="00476C8B"/>
    <w:rsid w:val="004771C7"/>
    <w:rsid w:val="004773E8"/>
    <w:rsid w:val="0048008D"/>
    <w:rsid w:val="00480528"/>
    <w:rsid w:val="0048184A"/>
    <w:rsid w:val="004832CE"/>
    <w:rsid w:val="004873BD"/>
    <w:rsid w:val="00492269"/>
    <w:rsid w:val="0049303B"/>
    <w:rsid w:val="00494303"/>
    <w:rsid w:val="0049479A"/>
    <w:rsid w:val="00494BD3"/>
    <w:rsid w:val="004A0516"/>
    <w:rsid w:val="004A117B"/>
    <w:rsid w:val="004A393F"/>
    <w:rsid w:val="004A39DB"/>
    <w:rsid w:val="004A7571"/>
    <w:rsid w:val="004B0C6C"/>
    <w:rsid w:val="004B2053"/>
    <w:rsid w:val="004B2C13"/>
    <w:rsid w:val="004B32C3"/>
    <w:rsid w:val="004B7507"/>
    <w:rsid w:val="004C071D"/>
    <w:rsid w:val="004C1B7E"/>
    <w:rsid w:val="004C2AEE"/>
    <w:rsid w:val="004C5321"/>
    <w:rsid w:val="004C6040"/>
    <w:rsid w:val="004C708F"/>
    <w:rsid w:val="004D0282"/>
    <w:rsid w:val="004D0688"/>
    <w:rsid w:val="004D1CAE"/>
    <w:rsid w:val="004D20BC"/>
    <w:rsid w:val="004D2AD3"/>
    <w:rsid w:val="004D2E71"/>
    <w:rsid w:val="004D3C1D"/>
    <w:rsid w:val="004D4203"/>
    <w:rsid w:val="004D64B0"/>
    <w:rsid w:val="004E06C6"/>
    <w:rsid w:val="004E0A64"/>
    <w:rsid w:val="004E0ED9"/>
    <w:rsid w:val="004E13F3"/>
    <w:rsid w:val="004E30D2"/>
    <w:rsid w:val="004E444A"/>
    <w:rsid w:val="004E4C55"/>
    <w:rsid w:val="004E578F"/>
    <w:rsid w:val="004E5970"/>
    <w:rsid w:val="004E78B3"/>
    <w:rsid w:val="004E7FF5"/>
    <w:rsid w:val="004F0AD4"/>
    <w:rsid w:val="004F1EFB"/>
    <w:rsid w:val="004F2AC2"/>
    <w:rsid w:val="004F3BCA"/>
    <w:rsid w:val="004F3FDE"/>
    <w:rsid w:val="004F426F"/>
    <w:rsid w:val="004F49F2"/>
    <w:rsid w:val="004F55E8"/>
    <w:rsid w:val="004F5E66"/>
    <w:rsid w:val="004F75E8"/>
    <w:rsid w:val="004F7792"/>
    <w:rsid w:val="00501059"/>
    <w:rsid w:val="0050119E"/>
    <w:rsid w:val="00502E33"/>
    <w:rsid w:val="00503604"/>
    <w:rsid w:val="00503605"/>
    <w:rsid w:val="005039E5"/>
    <w:rsid w:val="00503AF1"/>
    <w:rsid w:val="0050484D"/>
    <w:rsid w:val="00505D3C"/>
    <w:rsid w:val="00506835"/>
    <w:rsid w:val="00506B3A"/>
    <w:rsid w:val="00507D5B"/>
    <w:rsid w:val="00511216"/>
    <w:rsid w:val="005116A4"/>
    <w:rsid w:val="00512BC1"/>
    <w:rsid w:val="00513796"/>
    <w:rsid w:val="0051596A"/>
    <w:rsid w:val="00515CFF"/>
    <w:rsid w:val="00517ADD"/>
    <w:rsid w:val="00520620"/>
    <w:rsid w:val="00520D0C"/>
    <w:rsid w:val="00522479"/>
    <w:rsid w:val="0052294F"/>
    <w:rsid w:val="00522F9E"/>
    <w:rsid w:val="00524199"/>
    <w:rsid w:val="00524D30"/>
    <w:rsid w:val="00525244"/>
    <w:rsid w:val="00525BE7"/>
    <w:rsid w:val="0052627F"/>
    <w:rsid w:val="00526CF2"/>
    <w:rsid w:val="005274DD"/>
    <w:rsid w:val="00530B20"/>
    <w:rsid w:val="00531823"/>
    <w:rsid w:val="00531A0D"/>
    <w:rsid w:val="00532AC3"/>
    <w:rsid w:val="0053309F"/>
    <w:rsid w:val="005330CC"/>
    <w:rsid w:val="00533326"/>
    <w:rsid w:val="005333EC"/>
    <w:rsid w:val="00535B49"/>
    <w:rsid w:val="00536B98"/>
    <w:rsid w:val="00536BF6"/>
    <w:rsid w:val="00537143"/>
    <w:rsid w:val="0053783F"/>
    <w:rsid w:val="00537B4B"/>
    <w:rsid w:val="00540B68"/>
    <w:rsid w:val="00541423"/>
    <w:rsid w:val="005415DF"/>
    <w:rsid w:val="005423D1"/>
    <w:rsid w:val="00542C5B"/>
    <w:rsid w:val="00543562"/>
    <w:rsid w:val="0054461A"/>
    <w:rsid w:val="00546143"/>
    <w:rsid w:val="005461C1"/>
    <w:rsid w:val="00546531"/>
    <w:rsid w:val="005468AA"/>
    <w:rsid w:val="00546C3A"/>
    <w:rsid w:val="005472D3"/>
    <w:rsid w:val="00547550"/>
    <w:rsid w:val="00550AC3"/>
    <w:rsid w:val="0055171F"/>
    <w:rsid w:val="005522A3"/>
    <w:rsid w:val="00552772"/>
    <w:rsid w:val="00552A8C"/>
    <w:rsid w:val="005537CE"/>
    <w:rsid w:val="00553D7E"/>
    <w:rsid w:val="005547D3"/>
    <w:rsid w:val="0055537C"/>
    <w:rsid w:val="005556C3"/>
    <w:rsid w:val="005557E3"/>
    <w:rsid w:val="00555CD3"/>
    <w:rsid w:val="0055711C"/>
    <w:rsid w:val="005577B8"/>
    <w:rsid w:val="005601E9"/>
    <w:rsid w:val="0056167E"/>
    <w:rsid w:val="0056246F"/>
    <w:rsid w:val="00563150"/>
    <w:rsid w:val="00563ADD"/>
    <w:rsid w:val="00563CF6"/>
    <w:rsid w:val="005648AC"/>
    <w:rsid w:val="00564F80"/>
    <w:rsid w:val="00565750"/>
    <w:rsid w:val="005657BC"/>
    <w:rsid w:val="0056589E"/>
    <w:rsid w:val="0056593C"/>
    <w:rsid w:val="005674B0"/>
    <w:rsid w:val="00571E4F"/>
    <w:rsid w:val="005727CB"/>
    <w:rsid w:val="005729B8"/>
    <w:rsid w:val="00572E18"/>
    <w:rsid w:val="00574429"/>
    <w:rsid w:val="005746F8"/>
    <w:rsid w:val="0057474E"/>
    <w:rsid w:val="005758C4"/>
    <w:rsid w:val="00576360"/>
    <w:rsid w:val="00576EDA"/>
    <w:rsid w:val="0057702A"/>
    <w:rsid w:val="00580535"/>
    <w:rsid w:val="00580721"/>
    <w:rsid w:val="00581190"/>
    <w:rsid w:val="005812D8"/>
    <w:rsid w:val="00582B34"/>
    <w:rsid w:val="00585695"/>
    <w:rsid w:val="005870B0"/>
    <w:rsid w:val="005902EC"/>
    <w:rsid w:val="00590634"/>
    <w:rsid w:val="0059072E"/>
    <w:rsid w:val="00590CF1"/>
    <w:rsid w:val="00590F0E"/>
    <w:rsid w:val="005910C7"/>
    <w:rsid w:val="00592732"/>
    <w:rsid w:val="00593C83"/>
    <w:rsid w:val="00593C8C"/>
    <w:rsid w:val="00593CF8"/>
    <w:rsid w:val="00593FEF"/>
    <w:rsid w:val="005944E0"/>
    <w:rsid w:val="00594B00"/>
    <w:rsid w:val="00594C25"/>
    <w:rsid w:val="00595797"/>
    <w:rsid w:val="00596678"/>
    <w:rsid w:val="00596F2E"/>
    <w:rsid w:val="00596FB1"/>
    <w:rsid w:val="00597B78"/>
    <w:rsid w:val="005A0909"/>
    <w:rsid w:val="005A48A8"/>
    <w:rsid w:val="005A49DE"/>
    <w:rsid w:val="005A6799"/>
    <w:rsid w:val="005A7463"/>
    <w:rsid w:val="005A7991"/>
    <w:rsid w:val="005B103D"/>
    <w:rsid w:val="005B1466"/>
    <w:rsid w:val="005B19FB"/>
    <w:rsid w:val="005B20E9"/>
    <w:rsid w:val="005B33BF"/>
    <w:rsid w:val="005B355F"/>
    <w:rsid w:val="005B54B8"/>
    <w:rsid w:val="005B626F"/>
    <w:rsid w:val="005B7242"/>
    <w:rsid w:val="005C2294"/>
    <w:rsid w:val="005C259A"/>
    <w:rsid w:val="005C2949"/>
    <w:rsid w:val="005C4F92"/>
    <w:rsid w:val="005C68EC"/>
    <w:rsid w:val="005C6DFE"/>
    <w:rsid w:val="005D022A"/>
    <w:rsid w:val="005D0547"/>
    <w:rsid w:val="005D112E"/>
    <w:rsid w:val="005D11D2"/>
    <w:rsid w:val="005D1345"/>
    <w:rsid w:val="005D262D"/>
    <w:rsid w:val="005D2F2B"/>
    <w:rsid w:val="005D3D44"/>
    <w:rsid w:val="005D4A6B"/>
    <w:rsid w:val="005D5770"/>
    <w:rsid w:val="005D75F8"/>
    <w:rsid w:val="005E0C0C"/>
    <w:rsid w:val="005E2053"/>
    <w:rsid w:val="005E21CE"/>
    <w:rsid w:val="005E267B"/>
    <w:rsid w:val="005E4A72"/>
    <w:rsid w:val="005E64D2"/>
    <w:rsid w:val="005E7A4B"/>
    <w:rsid w:val="005F1B5F"/>
    <w:rsid w:val="005F1E38"/>
    <w:rsid w:val="005F2409"/>
    <w:rsid w:val="005F2698"/>
    <w:rsid w:val="005F48B9"/>
    <w:rsid w:val="005F597D"/>
    <w:rsid w:val="005F5EC5"/>
    <w:rsid w:val="005F681B"/>
    <w:rsid w:val="005F6C58"/>
    <w:rsid w:val="005F7AF9"/>
    <w:rsid w:val="006005D9"/>
    <w:rsid w:val="006015E6"/>
    <w:rsid w:val="00601FF3"/>
    <w:rsid w:val="0060384C"/>
    <w:rsid w:val="006050E0"/>
    <w:rsid w:val="006052DA"/>
    <w:rsid w:val="00605DF3"/>
    <w:rsid w:val="00607512"/>
    <w:rsid w:val="006104BB"/>
    <w:rsid w:val="0061071D"/>
    <w:rsid w:val="00610C65"/>
    <w:rsid w:val="00611371"/>
    <w:rsid w:val="00611548"/>
    <w:rsid w:val="00612D39"/>
    <w:rsid w:val="0061316E"/>
    <w:rsid w:val="00613573"/>
    <w:rsid w:val="0061439B"/>
    <w:rsid w:val="00614620"/>
    <w:rsid w:val="00614FAB"/>
    <w:rsid w:val="006154C8"/>
    <w:rsid w:val="00615612"/>
    <w:rsid w:val="0062196E"/>
    <w:rsid w:val="00623C8C"/>
    <w:rsid w:val="00624AD0"/>
    <w:rsid w:val="00624AF7"/>
    <w:rsid w:val="0063172C"/>
    <w:rsid w:val="0063669E"/>
    <w:rsid w:val="00637186"/>
    <w:rsid w:val="00637BFA"/>
    <w:rsid w:val="00640084"/>
    <w:rsid w:val="00640986"/>
    <w:rsid w:val="006420B7"/>
    <w:rsid w:val="0064224C"/>
    <w:rsid w:val="00642A3C"/>
    <w:rsid w:val="00642F9E"/>
    <w:rsid w:val="006435D0"/>
    <w:rsid w:val="00644042"/>
    <w:rsid w:val="00644436"/>
    <w:rsid w:val="00644A48"/>
    <w:rsid w:val="00644FB2"/>
    <w:rsid w:val="006463F2"/>
    <w:rsid w:val="00646DF7"/>
    <w:rsid w:val="00646F8A"/>
    <w:rsid w:val="006507AF"/>
    <w:rsid w:val="00650831"/>
    <w:rsid w:val="0065104B"/>
    <w:rsid w:val="00651CB7"/>
    <w:rsid w:val="006549BC"/>
    <w:rsid w:val="00654C5B"/>
    <w:rsid w:val="00655594"/>
    <w:rsid w:val="00655CC7"/>
    <w:rsid w:val="0065615C"/>
    <w:rsid w:val="00656329"/>
    <w:rsid w:val="00656751"/>
    <w:rsid w:val="00657323"/>
    <w:rsid w:val="0066155B"/>
    <w:rsid w:val="0066237A"/>
    <w:rsid w:val="0066288F"/>
    <w:rsid w:val="00663570"/>
    <w:rsid w:val="00663B92"/>
    <w:rsid w:val="00663BCD"/>
    <w:rsid w:val="0066410B"/>
    <w:rsid w:val="00667F67"/>
    <w:rsid w:val="0067145F"/>
    <w:rsid w:val="00671DE8"/>
    <w:rsid w:val="006728EA"/>
    <w:rsid w:val="0067593E"/>
    <w:rsid w:val="0067660E"/>
    <w:rsid w:val="00676CCC"/>
    <w:rsid w:val="00677738"/>
    <w:rsid w:val="00677E55"/>
    <w:rsid w:val="006807DA"/>
    <w:rsid w:val="00681639"/>
    <w:rsid w:val="00681923"/>
    <w:rsid w:val="00681E55"/>
    <w:rsid w:val="006836D8"/>
    <w:rsid w:val="00683AD4"/>
    <w:rsid w:val="00684761"/>
    <w:rsid w:val="00684D47"/>
    <w:rsid w:val="00685AFD"/>
    <w:rsid w:val="00685D49"/>
    <w:rsid w:val="00686844"/>
    <w:rsid w:val="006934F7"/>
    <w:rsid w:val="00694D0F"/>
    <w:rsid w:val="0069517B"/>
    <w:rsid w:val="006955A9"/>
    <w:rsid w:val="006A02B8"/>
    <w:rsid w:val="006A06DE"/>
    <w:rsid w:val="006A07E9"/>
    <w:rsid w:val="006A0B94"/>
    <w:rsid w:val="006A1AA5"/>
    <w:rsid w:val="006A1F47"/>
    <w:rsid w:val="006A2746"/>
    <w:rsid w:val="006A291D"/>
    <w:rsid w:val="006A2A40"/>
    <w:rsid w:val="006A3B42"/>
    <w:rsid w:val="006A41DD"/>
    <w:rsid w:val="006A426E"/>
    <w:rsid w:val="006A4CC7"/>
    <w:rsid w:val="006A5694"/>
    <w:rsid w:val="006B00A3"/>
    <w:rsid w:val="006B0653"/>
    <w:rsid w:val="006B1964"/>
    <w:rsid w:val="006B1C17"/>
    <w:rsid w:val="006B26B5"/>
    <w:rsid w:val="006B47B5"/>
    <w:rsid w:val="006B6290"/>
    <w:rsid w:val="006B7AC9"/>
    <w:rsid w:val="006B7D89"/>
    <w:rsid w:val="006C0751"/>
    <w:rsid w:val="006C33D3"/>
    <w:rsid w:val="006C4D4E"/>
    <w:rsid w:val="006C6D22"/>
    <w:rsid w:val="006C7088"/>
    <w:rsid w:val="006D023C"/>
    <w:rsid w:val="006D0ADE"/>
    <w:rsid w:val="006D63D6"/>
    <w:rsid w:val="006D6966"/>
    <w:rsid w:val="006D703D"/>
    <w:rsid w:val="006D7A81"/>
    <w:rsid w:val="006E0303"/>
    <w:rsid w:val="006E1F3D"/>
    <w:rsid w:val="006E2AF5"/>
    <w:rsid w:val="006E3FCC"/>
    <w:rsid w:val="006E40B8"/>
    <w:rsid w:val="006E44E0"/>
    <w:rsid w:val="006E4673"/>
    <w:rsid w:val="006E60C1"/>
    <w:rsid w:val="006E635F"/>
    <w:rsid w:val="006E679B"/>
    <w:rsid w:val="006E7D6D"/>
    <w:rsid w:val="006F181B"/>
    <w:rsid w:val="006F3EBD"/>
    <w:rsid w:val="006F5692"/>
    <w:rsid w:val="006F56D6"/>
    <w:rsid w:val="006F694E"/>
    <w:rsid w:val="006F6DBF"/>
    <w:rsid w:val="0070062A"/>
    <w:rsid w:val="00700A69"/>
    <w:rsid w:val="00700CF8"/>
    <w:rsid w:val="00700E21"/>
    <w:rsid w:val="0070247B"/>
    <w:rsid w:val="00702913"/>
    <w:rsid w:val="0070298F"/>
    <w:rsid w:val="00702D0F"/>
    <w:rsid w:val="00703B00"/>
    <w:rsid w:val="007049EF"/>
    <w:rsid w:val="007057A9"/>
    <w:rsid w:val="00705964"/>
    <w:rsid w:val="00705F77"/>
    <w:rsid w:val="007068AB"/>
    <w:rsid w:val="00707759"/>
    <w:rsid w:val="00710D2A"/>
    <w:rsid w:val="00712C68"/>
    <w:rsid w:val="00714038"/>
    <w:rsid w:val="00714455"/>
    <w:rsid w:val="007146E6"/>
    <w:rsid w:val="00714BE1"/>
    <w:rsid w:val="00717D2E"/>
    <w:rsid w:val="007207C5"/>
    <w:rsid w:val="00721106"/>
    <w:rsid w:val="00721282"/>
    <w:rsid w:val="0072260C"/>
    <w:rsid w:val="007226A8"/>
    <w:rsid w:val="007231E0"/>
    <w:rsid w:val="00723401"/>
    <w:rsid w:val="00723A3F"/>
    <w:rsid w:val="007244EB"/>
    <w:rsid w:val="00724A21"/>
    <w:rsid w:val="00724BE6"/>
    <w:rsid w:val="00725433"/>
    <w:rsid w:val="007269B5"/>
    <w:rsid w:val="007277B2"/>
    <w:rsid w:val="00730314"/>
    <w:rsid w:val="00730B12"/>
    <w:rsid w:val="007311AD"/>
    <w:rsid w:val="00731E14"/>
    <w:rsid w:val="00732804"/>
    <w:rsid w:val="0073288E"/>
    <w:rsid w:val="00733436"/>
    <w:rsid w:val="00733A86"/>
    <w:rsid w:val="00736205"/>
    <w:rsid w:val="00736940"/>
    <w:rsid w:val="00736B34"/>
    <w:rsid w:val="0073771A"/>
    <w:rsid w:val="00737F00"/>
    <w:rsid w:val="00742048"/>
    <w:rsid w:val="007421D0"/>
    <w:rsid w:val="00744A8F"/>
    <w:rsid w:val="00744F73"/>
    <w:rsid w:val="007450E3"/>
    <w:rsid w:val="00745596"/>
    <w:rsid w:val="007463C0"/>
    <w:rsid w:val="00746663"/>
    <w:rsid w:val="007468AD"/>
    <w:rsid w:val="0074752C"/>
    <w:rsid w:val="00750FD7"/>
    <w:rsid w:val="007516CA"/>
    <w:rsid w:val="00751C95"/>
    <w:rsid w:val="00752041"/>
    <w:rsid w:val="0075209B"/>
    <w:rsid w:val="00752280"/>
    <w:rsid w:val="00752290"/>
    <w:rsid w:val="00752CE5"/>
    <w:rsid w:val="00753103"/>
    <w:rsid w:val="00753BB0"/>
    <w:rsid w:val="007546EE"/>
    <w:rsid w:val="00755E6F"/>
    <w:rsid w:val="00756786"/>
    <w:rsid w:val="00757084"/>
    <w:rsid w:val="00757E2E"/>
    <w:rsid w:val="00761729"/>
    <w:rsid w:val="0076388C"/>
    <w:rsid w:val="00764334"/>
    <w:rsid w:val="0076445B"/>
    <w:rsid w:val="007654B0"/>
    <w:rsid w:val="007667F3"/>
    <w:rsid w:val="00766C0F"/>
    <w:rsid w:val="007708E7"/>
    <w:rsid w:val="00772727"/>
    <w:rsid w:val="00772816"/>
    <w:rsid w:val="00774846"/>
    <w:rsid w:val="00774BB5"/>
    <w:rsid w:val="00776B49"/>
    <w:rsid w:val="00776DA2"/>
    <w:rsid w:val="007811FA"/>
    <w:rsid w:val="00781D8F"/>
    <w:rsid w:val="00782033"/>
    <w:rsid w:val="00782145"/>
    <w:rsid w:val="0078275C"/>
    <w:rsid w:val="0078385B"/>
    <w:rsid w:val="00783DE8"/>
    <w:rsid w:val="00785F8B"/>
    <w:rsid w:val="00786309"/>
    <w:rsid w:val="007867F4"/>
    <w:rsid w:val="0078779D"/>
    <w:rsid w:val="00790452"/>
    <w:rsid w:val="00790DC8"/>
    <w:rsid w:val="0079187D"/>
    <w:rsid w:val="00791DEF"/>
    <w:rsid w:val="00793D54"/>
    <w:rsid w:val="0079538B"/>
    <w:rsid w:val="00797817"/>
    <w:rsid w:val="00797867"/>
    <w:rsid w:val="00797ED7"/>
    <w:rsid w:val="007A1365"/>
    <w:rsid w:val="007A1C1B"/>
    <w:rsid w:val="007A21A5"/>
    <w:rsid w:val="007A22BF"/>
    <w:rsid w:val="007A3561"/>
    <w:rsid w:val="007A393F"/>
    <w:rsid w:val="007A4607"/>
    <w:rsid w:val="007A4E0B"/>
    <w:rsid w:val="007A5249"/>
    <w:rsid w:val="007A5FCD"/>
    <w:rsid w:val="007A7C68"/>
    <w:rsid w:val="007B0527"/>
    <w:rsid w:val="007B0579"/>
    <w:rsid w:val="007B15FA"/>
    <w:rsid w:val="007B177F"/>
    <w:rsid w:val="007B2BFA"/>
    <w:rsid w:val="007B488F"/>
    <w:rsid w:val="007B5B11"/>
    <w:rsid w:val="007B7599"/>
    <w:rsid w:val="007C2C7D"/>
    <w:rsid w:val="007C451B"/>
    <w:rsid w:val="007C4E25"/>
    <w:rsid w:val="007C51A2"/>
    <w:rsid w:val="007C5421"/>
    <w:rsid w:val="007C5E96"/>
    <w:rsid w:val="007C7501"/>
    <w:rsid w:val="007D0B71"/>
    <w:rsid w:val="007D20CB"/>
    <w:rsid w:val="007D3ED3"/>
    <w:rsid w:val="007D6FB4"/>
    <w:rsid w:val="007D77D8"/>
    <w:rsid w:val="007E0E65"/>
    <w:rsid w:val="007E14CF"/>
    <w:rsid w:val="007E2459"/>
    <w:rsid w:val="007E27C1"/>
    <w:rsid w:val="007E2EBA"/>
    <w:rsid w:val="007E4850"/>
    <w:rsid w:val="007E4DF3"/>
    <w:rsid w:val="007E683F"/>
    <w:rsid w:val="007E6BD8"/>
    <w:rsid w:val="007E73C1"/>
    <w:rsid w:val="007E7DEB"/>
    <w:rsid w:val="007F2845"/>
    <w:rsid w:val="007F336B"/>
    <w:rsid w:val="007F35D1"/>
    <w:rsid w:val="007F6589"/>
    <w:rsid w:val="007F6700"/>
    <w:rsid w:val="007F67A1"/>
    <w:rsid w:val="007F67DD"/>
    <w:rsid w:val="007F6DE1"/>
    <w:rsid w:val="007F6E50"/>
    <w:rsid w:val="00800438"/>
    <w:rsid w:val="0080060D"/>
    <w:rsid w:val="00800BEF"/>
    <w:rsid w:val="00801174"/>
    <w:rsid w:val="008012C5"/>
    <w:rsid w:val="008041E2"/>
    <w:rsid w:val="00804A94"/>
    <w:rsid w:val="0080587C"/>
    <w:rsid w:val="00807B48"/>
    <w:rsid w:val="00807C5D"/>
    <w:rsid w:val="00807DEB"/>
    <w:rsid w:val="00807F53"/>
    <w:rsid w:val="00810448"/>
    <w:rsid w:val="00810585"/>
    <w:rsid w:val="00811A77"/>
    <w:rsid w:val="00811C49"/>
    <w:rsid w:val="00813BDC"/>
    <w:rsid w:val="00814899"/>
    <w:rsid w:val="00814F61"/>
    <w:rsid w:val="00815217"/>
    <w:rsid w:val="008163A4"/>
    <w:rsid w:val="0081714D"/>
    <w:rsid w:val="008173E6"/>
    <w:rsid w:val="008200C2"/>
    <w:rsid w:val="00820214"/>
    <w:rsid w:val="0082035A"/>
    <w:rsid w:val="008248D9"/>
    <w:rsid w:val="00825875"/>
    <w:rsid w:val="00826410"/>
    <w:rsid w:val="008265A5"/>
    <w:rsid w:val="00826E01"/>
    <w:rsid w:val="00830ACC"/>
    <w:rsid w:val="00830ED9"/>
    <w:rsid w:val="008317DA"/>
    <w:rsid w:val="00832601"/>
    <w:rsid w:val="00832CD6"/>
    <w:rsid w:val="00833CB9"/>
    <w:rsid w:val="008369BE"/>
    <w:rsid w:val="00836A01"/>
    <w:rsid w:val="00837927"/>
    <w:rsid w:val="00837D48"/>
    <w:rsid w:val="00840579"/>
    <w:rsid w:val="00841DE6"/>
    <w:rsid w:val="00841E57"/>
    <w:rsid w:val="00842C65"/>
    <w:rsid w:val="00846212"/>
    <w:rsid w:val="008463BB"/>
    <w:rsid w:val="00847A25"/>
    <w:rsid w:val="00847B15"/>
    <w:rsid w:val="00851D26"/>
    <w:rsid w:val="00852945"/>
    <w:rsid w:val="008551B8"/>
    <w:rsid w:val="008561E4"/>
    <w:rsid w:val="00856942"/>
    <w:rsid w:val="00856DC7"/>
    <w:rsid w:val="00860003"/>
    <w:rsid w:val="0086026E"/>
    <w:rsid w:val="008602EC"/>
    <w:rsid w:val="00861141"/>
    <w:rsid w:val="00863225"/>
    <w:rsid w:val="008640C2"/>
    <w:rsid w:val="00864160"/>
    <w:rsid w:val="008661E1"/>
    <w:rsid w:val="0086626A"/>
    <w:rsid w:val="00866875"/>
    <w:rsid w:val="00871874"/>
    <w:rsid w:val="00873C60"/>
    <w:rsid w:val="00874026"/>
    <w:rsid w:val="00874297"/>
    <w:rsid w:val="00874BA8"/>
    <w:rsid w:val="00874EEF"/>
    <w:rsid w:val="008754F7"/>
    <w:rsid w:val="008764A7"/>
    <w:rsid w:val="00876D7F"/>
    <w:rsid w:val="008777E2"/>
    <w:rsid w:val="00880BA7"/>
    <w:rsid w:val="00883270"/>
    <w:rsid w:val="00883478"/>
    <w:rsid w:val="00883E56"/>
    <w:rsid w:val="00884F8D"/>
    <w:rsid w:val="008850CA"/>
    <w:rsid w:val="0088724B"/>
    <w:rsid w:val="008873A7"/>
    <w:rsid w:val="00890EAF"/>
    <w:rsid w:val="008910B8"/>
    <w:rsid w:val="0089141C"/>
    <w:rsid w:val="00893101"/>
    <w:rsid w:val="0089558D"/>
    <w:rsid w:val="008956B7"/>
    <w:rsid w:val="00895D38"/>
    <w:rsid w:val="00896E53"/>
    <w:rsid w:val="00897007"/>
    <w:rsid w:val="00897A0B"/>
    <w:rsid w:val="008A0CF4"/>
    <w:rsid w:val="008A1608"/>
    <w:rsid w:val="008A1717"/>
    <w:rsid w:val="008A1EAF"/>
    <w:rsid w:val="008A20E4"/>
    <w:rsid w:val="008A2198"/>
    <w:rsid w:val="008A28DB"/>
    <w:rsid w:val="008A31FC"/>
    <w:rsid w:val="008A363D"/>
    <w:rsid w:val="008A3BC1"/>
    <w:rsid w:val="008A3F7A"/>
    <w:rsid w:val="008A53C1"/>
    <w:rsid w:val="008A5D1F"/>
    <w:rsid w:val="008A62F8"/>
    <w:rsid w:val="008B1EB0"/>
    <w:rsid w:val="008B4489"/>
    <w:rsid w:val="008B566E"/>
    <w:rsid w:val="008B5AE9"/>
    <w:rsid w:val="008B5DFA"/>
    <w:rsid w:val="008B637C"/>
    <w:rsid w:val="008B7E7D"/>
    <w:rsid w:val="008C1E89"/>
    <w:rsid w:val="008C3034"/>
    <w:rsid w:val="008C3172"/>
    <w:rsid w:val="008C44F0"/>
    <w:rsid w:val="008C48DB"/>
    <w:rsid w:val="008C503B"/>
    <w:rsid w:val="008C5FF7"/>
    <w:rsid w:val="008C7986"/>
    <w:rsid w:val="008C7C49"/>
    <w:rsid w:val="008D07A2"/>
    <w:rsid w:val="008D0969"/>
    <w:rsid w:val="008D0DE4"/>
    <w:rsid w:val="008D1F07"/>
    <w:rsid w:val="008D34DA"/>
    <w:rsid w:val="008D530E"/>
    <w:rsid w:val="008D5C94"/>
    <w:rsid w:val="008D6199"/>
    <w:rsid w:val="008D61DD"/>
    <w:rsid w:val="008D67BF"/>
    <w:rsid w:val="008D6E1F"/>
    <w:rsid w:val="008D6F87"/>
    <w:rsid w:val="008E10D9"/>
    <w:rsid w:val="008E112D"/>
    <w:rsid w:val="008E168C"/>
    <w:rsid w:val="008E273D"/>
    <w:rsid w:val="008E3310"/>
    <w:rsid w:val="008E3891"/>
    <w:rsid w:val="008E3BF0"/>
    <w:rsid w:val="008E3C9A"/>
    <w:rsid w:val="008E75F4"/>
    <w:rsid w:val="008F110D"/>
    <w:rsid w:val="008F1179"/>
    <w:rsid w:val="008F318B"/>
    <w:rsid w:val="008F35FF"/>
    <w:rsid w:val="008F36ED"/>
    <w:rsid w:val="008F3A6B"/>
    <w:rsid w:val="008F4540"/>
    <w:rsid w:val="008F4F7A"/>
    <w:rsid w:val="008F56C0"/>
    <w:rsid w:val="008F58EA"/>
    <w:rsid w:val="008F5E1D"/>
    <w:rsid w:val="008F61A3"/>
    <w:rsid w:val="008F6890"/>
    <w:rsid w:val="008F6E72"/>
    <w:rsid w:val="008F70FF"/>
    <w:rsid w:val="009028B8"/>
    <w:rsid w:val="00903756"/>
    <w:rsid w:val="0090378B"/>
    <w:rsid w:val="00904196"/>
    <w:rsid w:val="00905200"/>
    <w:rsid w:val="0091062A"/>
    <w:rsid w:val="0091071E"/>
    <w:rsid w:val="00910751"/>
    <w:rsid w:val="00910A23"/>
    <w:rsid w:val="0091143B"/>
    <w:rsid w:val="00911E08"/>
    <w:rsid w:val="00912A8E"/>
    <w:rsid w:val="0091344A"/>
    <w:rsid w:val="009142EB"/>
    <w:rsid w:val="009145FB"/>
    <w:rsid w:val="00920B72"/>
    <w:rsid w:val="009210A5"/>
    <w:rsid w:val="0092209F"/>
    <w:rsid w:val="009222D4"/>
    <w:rsid w:val="00924581"/>
    <w:rsid w:val="00924ADE"/>
    <w:rsid w:val="00924B2A"/>
    <w:rsid w:val="00925F1C"/>
    <w:rsid w:val="00926BA0"/>
    <w:rsid w:val="00926F9E"/>
    <w:rsid w:val="009273AB"/>
    <w:rsid w:val="00930553"/>
    <w:rsid w:val="00932F77"/>
    <w:rsid w:val="00933017"/>
    <w:rsid w:val="00933752"/>
    <w:rsid w:val="00933F97"/>
    <w:rsid w:val="009350D9"/>
    <w:rsid w:val="00935635"/>
    <w:rsid w:val="0093750B"/>
    <w:rsid w:val="00937FC6"/>
    <w:rsid w:val="00940017"/>
    <w:rsid w:val="009407E7"/>
    <w:rsid w:val="00940865"/>
    <w:rsid w:val="009426EF"/>
    <w:rsid w:val="00942C69"/>
    <w:rsid w:val="0094408F"/>
    <w:rsid w:val="00944C96"/>
    <w:rsid w:val="009451A7"/>
    <w:rsid w:val="0094612A"/>
    <w:rsid w:val="00946570"/>
    <w:rsid w:val="00947254"/>
    <w:rsid w:val="00947D51"/>
    <w:rsid w:val="00950C73"/>
    <w:rsid w:val="00951FAB"/>
    <w:rsid w:val="009543D6"/>
    <w:rsid w:val="0095462E"/>
    <w:rsid w:val="009558B4"/>
    <w:rsid w:val="00956959"/>
    <w:rsid w:val="00957DB7"/>
    <w:rsid w:val="00961BE5"/>
    <w:rsid w:val="00962C86"/>
    <w:rsid w:val="00963C0A"/>
    <w:rsid w:val="009640F8"/>
    <w:rsid w:val="00964230"/>
    <w:rsid w:val="00964340"/>
    <w:rsid w:val="00965840"/>
    <w:rsid w:val="00966F76"/>
    <w:rsid w:val="00967D8A"/>
    <w:rsid w:val="00967D8C"/>
    <w:rsid w:val="00970AE2"/>
    <w:rsid w:val="00971F29"/>
    <w:rsid w:val="00972A84"/>
    <w:rsid w:val="00972CE2"/>
    <w:rsid w:val="00973239"/>
    <w:rsid w:val="00974167"/>
    <w:rsid w:val="00976E51"/>
    <w:rsid w:val="00981CB7"/>
    <w:rsid w:val="00981E55"/>
    <w:rsid w:val="00982ECB"/>
    <w:rsid w:val="00983264"/>
    <w:rsid w:val="00985390"/>
    <w:rsid w:val="00985AF6"/>
    <w:rsid w:val="00986C9F"/>
    <w:rsid w:val="00987F67"/>
    <w:rsid w:val="00994090"/>
    <w:rsid w:val="009947EB"/>
    <w:rsid w:val="00994C1E"/>
    <w:rsid w:val="00994E95"/>
    <w:rsid w:val="00995897"/>
    <w:rsid w:val="00995E9F"/>
    <w:rsid w:val="009979A8"/>
    <w:rsid w:val="009A124D"/>
    <w:rsid w:val="009A240C"/>
    <w:rsid w:val="009A2DAB"/>
    <w:rsid w:val="009A3B9B"/>
    <w:rsid w:val="009A5913"/>
    <w:rsid w:val="009A6614"/>
    <w:rsid w:val="009A6E0C"/>
    <w:rsid w:val="009A7F4F"/>
    <w:rsid w:val="009B0F9D"/>
    <w:rsid w:val="009B11CE"/>
    <w:rsid w:val="009B1E25"/>
    <w:rsid w:val="009B2A01"/>
    <w:rsid w:val="009B2B7C"/>
    <w:rsid w:val="009B38D4"/>
    <w:rsid w:val="009B3B08"/>
    <w:rsid w:val="009B6A77"/>
    <w:rsid w:val="009B7693"/>
    <w:rsid w:val="009C149D"/>
    <w:rsid w:val="009C1FC0"/>
    <w:rsid w:val="009C5ABA"/>
    <w:rsid w:val="009C6027"/>
    <w:rsid w:val="009C6601"/>
    <w:rsid w:val="009C6D7D"/>
    <w:rsid w:val="009C7112"/>
    <w:rsid w:val="009C7379"/>
    <w:rsid w:val="009C7A6B"/>
    <w:rsid w:val="009D05D9"/>
    <w:rsid w:val="009D0C0F"/>
    <w:rsid w:val="009D161E"/>
    <w:rsid w:val="009D1A6D"/>
    <w:rsid w:val="009D2CBB"/>
    <w:rsid w:val="009D3595"/>
    <w:rsid w:val="009D35DE"/>
    <w:rsid w:val="009D3DF2"/>
    <w:rsid w:val="009D5BB4"/>
    <w:rsid w:val="009D623D"/>
    <w:rsid w:val="009D665B"/>
    <w:rsid w:val="009D72F9"/>
    <w:rsid w:val="009D7BB2"/>
    <w:rsid w:val="009E0D2F"/>
    <w:rsid w:val="009E2992"/>
    <w:rsid w:val="009F1193"/>
    <w:rsid w:val="009F242E"/>
    <w:rsid w:val="009F2996"/>
    <w:rsid w:val="009F4B93"/>
    <w:rsid w:val="009F4E3B"/>
    <w:rsid w:val="009F4E8C"/>
    <w:rsid w:val="009F66A0"/>
    <w:rsid w:val="009F696E"/>
    <w:rsid w:val="009F7BD6"/>
    <w:rsid w:val="00A003CC"/>
    <w:rsid w:val="00A0087A"/>
    <w:rsid w:val="00A0266D"/>
    <w:rsid w:val="00A02753"/>
    <w:rsid w:val="00A03DAC"/>
    <w:rsid w:val="00A04864"/>
    <w:rsid w:val="00A04F14"/>
    <w:rsid w:val="00A051AF"/>
    <w:rsid w:val="00A057E3"/>
    <w:rsid w:val="00A05ACC"/>
    <w:rsid w:val="00A07250"/>
    <w:rsid w:val="00A07E77"/>
    <w:rsid w:val="00A07FEE"/>
    <w:rsid w:val="00A10FEC"/>
    <w:rsid w:val="00A11021"/>
    <w:rsid w:val="00A1115E"/>
    <w:rsid w:val="00A11856"/>
    <w:rsid w:val="00A12166"/>
    <w:rsid w:val="00A12753"/>
    <w:rsid w:val="00A13CF3"/>
    <w:rsid w:val="00A1470A"/>
    <w:rsid w:val="00A15553"/>
    <w:rsid w:val="00A166B5"/>
    <w:rsid w:val="00A16D73"/>
    <w:rsid w:val="00A206C0"/>
    <w:rsid w:val="00A21AB3"/>
    <w:rsid w:val="00A2618C"/>
    <w:rsid w:val="00A26415"/>
    <w:rsid w:val="00A26BA4"/>
    <w:rsid w:val="00A2732E"/>
    <w:rsid w:val="00A31103"/>
    <w:rsid w:val="00A313E1"/>
    <w:rsid w:val="00A31653"/>
    <w:rsid w:val="00A32DD9"/>
    <w:rsid w:val="00A34CA0"/>
    <w:rsid w:val="00A35823"/>
    <w:rsid w:val="00A36E9F"/>
    <w:rsid w:val="00A37954"/>
    <w:rsid w:val="00A41A09"/>
    <w:rsid w:val="00A41B05"/>
    <w:rsid w:val="00A41F02"/>
    <w:rsid w:val="00A43199"/>
    <w:rsid w:val="00A4348E"/>
    <w:rsid w:val="00A43C0D"/>
    <w:rsid w:val="00A44BB4"/>
    <w:rsid w:val="00A45DD9"/>
    <w:rsid w:val="00A46143"/>
    <w:rsid w:val="00A46FB5"/>
    <w:rsid w:val="00A47124"/>
    <w:rsid w:val="00A474BB"/>
    <w:rsid w:val="00A47C94"/>
    <w:rsid w:val="00A507C1"/>
    <w:rsid w:val="00A51379"/>
    <w:rsid w:val="00A519D3"/>
    <w:rsid w:val="00A523E9"/>
    <w:rsid w:val="00A541B8"/>
    <w:rsid w:val="00A5452F"/>
    <w:rsid w:val="00A54AF1"/>
    <w:rsid w:val="00A5588B"/>
    <w:rsid w:val="00A57003"/>
    <w:rsid w:val="00A574FF"/>
    <w:rsid w:val="00A57535"/>
    <w:rsid w:val="00A604A1"/>
    <w:rsid w:val="00A6333A"/>
    <w:rsid w:val="00A638E8"/>
    <w:rsid w:val="00A63BCD"/>
    <w:rsid w:val="00A64A34"/>
    <w:rsid w:val="00A65796"/>
    <w:rsid w:val="00A66110"/>
    <w:rsid w:val="00A670A0"/>
    <w:rsid w:val="00A67506"/>
    <w:rsid w:val="00A7049D"/>
    <w:rsid w:val="00A70703"/>
    <w:rsid w:val="00A70F42"/>
    <w:rsid w:val="00A71520"/>
    <w:rsid w:val="00A725EB"/>
    <w:rsid w:val="00A7569B"/>
    <w:rsid w:val="00A76187"/>
    <w:rsid w:val="00A764DD"/>
    <w:rsid w:val="00A76BBF"/>
    <w:rsid w:val="00A77309"/>
    <w:rsid w:val="00A7783C"/>
    <w:rsid w:val="00A8000B"/>
    <w:rsid w:val="00A803B6"/>
    <w:rsid w:val="00A809DD"/>
    <w:rsid w:val="00A838F4"/>
    <w:rsid w:val="00A849A8"/>
    <w:rsid w:val="00A85CCA"/>
    <w:rsid w:val="00A85DA6"/>
    <w:rsid w:val="00A903C4"/>
    <w:rsid w:val="00A90913"/>
    <w:rsid w:val="00A90B24"/>
    <w:rsid w:val="00A90C33"/>
    <w:rsid w:val="00A91829"/>
    <w:rsid w:val="00A931F1"/>
    <w:rsid w:val="00A94931"/>
    <w:rsid w:val="00A94AD1"/>
    <w:rsid w:val="00A951C6"/>
    <w:rsid w:val="00A953BF"/>
    <w:rsid w:val="00A9574A"/>
    <w:rsid w:val="00A95F4E"/>
    <w:rsid w:val="00A96295"/>
    <w:rsid w:val="00AA0327"/>
    <w:rsid w:val="00AA0586"/>
    <w:rsid w:val="00AA1C91"/>
    <w:rsid w:val="00AA3041"/>
    <w:rsid w:val="00AA3A22"/>
    <w:rsid w:val="00AA4A08"/>
    <w:rsid w:val="00AA4C6C"/>
    <w:rsid w:val="00AA5855"/>
    <w:rsid w:val="00AA736C"/>
    <w:rsid w:val="00AB046E"/>
    <w:rsid w:val="00AB0472"/>
    <w:rsid w:val="00AB0763"/>
    <w:rsid w:val="00AB196A"/>
    <w:rsid w:val="00AB325C"/>
    <w:rsid w:val="00AB46E6"/>
    <w:rsid w:val="00AB55EC"/>
    <w:rsid w:val="00AB6E45"/>
    <w:rsid w:val="00AC036F"/>
    <w:rsid w:val="00AC03A2"/>
    <w:rsid w:val="00AC387C"/>
    <w:rsid w:val="00AC41F7"/>
    <w:rsid w:val="00AC472A"/>
    <w:rsid w:val="00AC4CBD"/>
    <w:rsid w:val="00AC796A"/>
    <w:rsid w:val="00AD2809"/>
    <w:rsid w:val="00AD3AEC"/>
    <w:rsid w:val="00AD4828"/>
    <w:rsid w:val="00AD4B59"/>
    <w:rsid w:val="00AD4F6B"/>
    <w:rsid w:val="00AD5E77"/>
    <w:rsid w:val="00AD60C5"/>
    <w:rsid w:val="00AD7DF3"/>
    <w:rsid w:val="00AE1184"/>
    <w:rsid w:val="00AE18E2"/>
    <w:rsid w:val="00AE1F63"/>
    <w:rsid w:val="00AE3E33"/>
    <w:rsid w:val="00AE3F7A"/>
    <w:rsid w:val="00AE4074"/>
    <w:rsid w:val="00AE4675"/>
    <w:rsid w:val="00AE5300"/>
    <w:rsid w:val="00AE5F31"/>
    <w:rsid w:val="00AE6885"/>
    <w:rsid w:val="00AF03CF"/>
    <w:rsid w:val="00AF0BA9"/>
    <w:rsid w:val="00AF0BEF"/>
    <w:rsid w:val="00AF0CB8"/>
    <w:rsid w:val="00AF2732"/>
    <w:rsid w:val="00AF3190"/>
    <w:rsid w:val="00AF5BAD"/>
    <w:rsid w:val="00AF7CA6"/>
    <w:rsid w:val="00B00997"/>
    <w:rsid w:val="00B01362"/>
    <w:rsid w:val="00B01B15"/>
    <w:rsid w:val="00B01DFE"/>
    <w:rsid w:val="00B02038"/>
    <w:rsid w:val="00B023EB"/>
    <w:rsid w:val="00B031FC"/>
    <w:rsid w:val="00B03420"/>
    <w:rsid w:val="00B05272"/>
    <w:rsid w:val="00B05583"/>
    <w:rsid w:val="00B05A0B"/>
    <w:rsid w:val="00B06092"/>
    <w:rsid w:val="00B0756F"/>
    <w:rsid w:val="00B108BF"/>
    <w:rsid w:val="00B11F4E"/>
    <w:rsid w:val="00B12986"/>
    <w:rsid w:val="00B12F2F"/>
    <w:rsid w:val="00B14926"/>
    <w:rsid w:val="00B15132"/>
    <w:rsid w:val="00B1586E"/>
    <w:rsid w:val="00B16396"/>
    <w:rsid w:val="00B16CEF"/>
    <w:rsid w:val="00B16D10"/>
    <w:rsid w:val="00B20DE6"/>
    <w:rsid w:val="00B2143A"/>
    <w:rsid w:val="00B21E8D"/>
    <w:rsid w:val="00B22B3A"/>
    <w:rsid w:val="00B24F47"/>
    <w:rsid w:val="00B25089"/>
    <w:rsid w:val="00B3066F"/>
    <w:rsid w:val="00B30945"/>
    <w:rsid w:val="00B312A1"/>
    <w:rsid w:val="00B3134A"/>
    <w:rsid w:val="00B31406"/>
    <w:rsid w:val="00B32EB0"/>
    <w:rsid w:val="00B34269"/>
    <w:rsid w:val="00B34B60"/>
    <w:rsid w:val="00B353BF"/>
    <w:rsid w:val="00B35E47"/>
    <w:rsid w:val="00B37DC7"/>
    <w:rsid w:val="00B37F95"/>
    <w:rsid w:val="00B42787"/>
    <w:rsid w:val="00B4412F"/>
    <w:rsid w:val="00B44F18"/>
    <w:rsid w:val="00B459B2"/>
    <w:rsid w:val="00B46C6B"/>
    <w:rsid w:val="00B472D5"/>
    <w:rsid w:val="00B47F29"/>
    <w:rsid w:val="00B507F2"/>
    <w:rsid w:val="00B51238"/>
    <w:rsid w:val="00B514A8"/>
    <w:rsid w:val="00B51FCB"/>
    <w:rsid w:val="00B53C2D"/>
    <w:rsid w:val="00B54720"/>
    <w:rsid w:val="00B56391"/>
    <w:rsid w:val="00B564C0"/>
    <w:rsid w:val="00B56F26"/>
    <w:rsid w:val="00B56FF9"/>
    <w:rsid w:val="00B57332"/>
    <w:rsid w:val="00B57AC9"/>
    <w:rsid w:val="00B60DE8"/>
    <w:rsid w:val="00B62C58"/>
    <w:rsid w:val="00B62CE4"/>
    <w:rsid w:val="00B62DCA"/>
    <w:rsid w:val="00B6463F"/>
    <w:rsid w:val="00B64BC5"/>
    <w:rsid w:val="00B64F83"/>
    <w:rsid w:val="00B65C35"/>
    <w:rsid w:val="00B65CDB"/>
    <w:rsid w:val="00B660A8"/>
    <w:rsid w:val="00B666C9"/>
    <w:rsid w:val="00B67311"/>
    <w:rsid w:val="00B6732C"/>
    <w:rsid w:val="00B67A29"/>
    <w:rsid w:val="00B7005C"/>
    <w:rsid w:val="00B7098B"/>
    <w:rsid w:val="00B70C20"/>
    <w:rsid w:val="00B71863"/>
    <w:rsid w:val="00B72EBC"/>
    <w:rsid w:val="00B732F9"/>
    <w:rsid w:val="00B738E6"/>
    <w:rsid w:val="00B74C6A"/>
    <w:rsid w:val="00B7507D"/>
    <w:rsid w:val="00B76C71"/>
    <w:rsid w:val="00B80D4C"/>
    <w:rsid w:val="00B81528"/>
    <w:rsid w:val="00B84FA1"/>
    <w:rsid w:val="00B85473"/>
    <w:rsid w:val="00B87A75"/>
    <w:rsid w:val="00B87C59"/>
    <w:rsid w:val="00B9065B"/>
    <w:rsid w:val="00B91CD2"/>
    <w:rsid w:val="00B9283F"/>
    <w:rsid w:val="00B92D8B"/>
    <w:rsid w:val="00B93411"/>
    <w:rsid w:val="00B9384E"/>
    <w:rsid w:val="00B93D1C"/>
    <w:rsid w:val="00B9451F"/>
    <w:rsid w:val="00B94CF6"/>
    <w:rsid w:val="00B95FA2"/>
    <w:rsid w:val="00B9629E"/>
    <w:rsid w:val="00B9662B"/>
    <w:rsid w:val="00B96DCE"/>
    <w:rsid w:val="00B97571"/>
    <w:rsid w:val="00BA0119"/>
    <w:rsid w:val="00BA0BF7"/>
    <w:rsid w:val="00BA1659"/>
    <w:rsid w:val="00BA1E2F"/>
    <w:rsid w:val="00BA223D"/>
    <w:rsid w:val="00BA2542"/>
    <w:rsid w:val="00BA259F"/>
    <w:rsid w:val="00BA25F3"/>
    <w:rsid w:val="00BA2CEB"/>
    <w:rsid w:val="00BA2DD3"/>
    <w:rsid w:val="00BA3C28"/>
    <w:rsid w:val="00BA3EF6"/>
    <w:rsid w:val="00BA4084"/>
    <w:rsid w:val="00BA4310"/>
    <w:rsid w:val="00BA4473"/>
    <w:rsid w:val="00BA7838"/>
    <w:rsid w:val="00BA7B5E"/>
    <w:rsid w:val="00BA7BEF"/>
    <w:rsid w:val="00BB05C6"/>
    <w:rsid w:val="00BB1419"/>
    <w:rsid w:val="00BB1DA7"/>
    <w:rsid w:val="00BB240F"/>
    <w:rsid w:val="00BB4B7E"/>
    <w:rsid w:val="00BB5AD2"/>
    <w:rsid w:val="00BB63B2"/>
    <w:rsid w:val="00BB6400"/>
    <w:rsid w:val="00BB729E"/>
    <w:rsid w:val="00BC2FEC"/>
    <w:rsid w:val="00BC420A"/>
    <w:rsid w:val="00BC55A1"/>
    <w:rsid w:val="00BC56A0"/>
    <w:rsid w:val="00BC6841"/>
    <w:rsid w:val="00BC7AB3"/>
    <w:rsid w:val="00BD1A08"/>
    <w:rsid w:val="00BD434D"/>
    <w:rsid w:val="00BD4F99"/>
    <w:rsid w:val="00BD5E45"/>
    <w:rsid w:val="00BD6D1B"/>
    <w:rsid w:val="00BD7867"/>
    <w:rsid w:val="00BE1792"/>
    <w:rsid w:val="00BE2686"/>
    <w:rsid w:val="00BE2AAE"/>
    <w:rsid w:val="00BE4B12"/>
    <w:rsid w:val="00BE5853"/>
    <w:rsid w:val="00BE6B48"/>
    <w:rsid w:val="00BE7BE8"/>
    <w:rsid w:val="00BF0364"/>
    <w:rsid w:val="00BF1B3B"/>
    <w:rsid w:val="00BF2195"/>
    <w:rsid w:val="00BF4893"/>
    <w:rsid w:val="00BF4DE9"/>
    <w:rsid w:val="00BF6AAE"/>
    <w:rsid w:val="00C01E7E"/>
    <w:rsid w:val="00C02988"/>
    <w:rsid w:val="00C03D28"/>
    <w:rsid w:val="00C0578E"/>
    <w:rsid w:val="00C06462"/>
    <w:rsid w:val="00C06A34"/>
    <w:rsid w:val="00C06EF4"/>
    <w:rsid w:val="00C12299"/>
    <w:rsid w:val="00C12C79"/>
    <w:rsid w:val="00C13961"/>
    <w:rsid w:val="00C140BA"/>
    <w:rsid w:val="00C14D96"/>
    <w:rsid w:val="00C15172"/>
    <w:rsid w:val="00C15A9A"/>
    <w:rsid w:val="00C16B07"/>
    <w:rsid w:val="00C171D3"/>
    <w:rsid w:val="00C1757B"/>
    <w:rsid w:val="00C176AB"/>
    <w:rsid w:val="00C202D6"/>
    <w:rsid w:val="00C23B8A"/>
    <w:rsid w:val="00C23FA4"/>
    <w:rsid w:val="00C24325"/>
    <w:rsid w:val="00C24426"/>
    <w:rsid w:val="00C24F51"/>
    <w:rsid w:val="00C25AE6"/>
    <w:rsid w:val="00C26DEE"/>
    <w:rsid w:val="00C27C81"/>
    <w:rsid w:val="00C30851"/>
    <w:rsid w:val="00C31B55"/>
    <w:rsid w:val="00C31F9D"/>
    <w:rsid w:val="00C338E2"/>
    <w:rsid w:val="00C33980"/>
    <w:rsid w:val="00C36064"/>
    <w:rsid w:val="00C36620"/>
    <w:rsid w:val="00C36D77"/>
    <w:rsid w:val="00C36F16"/>
    <w:rsid w:val="00C4030C"/>
    <w:rsid w:val="00C40F23"/>
    <w:rsid w:val="00C44E94"/>
    <w:rsid w:val="00C4517E"/>
    <w:rsid w:val="00C459E5"/>
    <w:rsid w:val="00C4696C"/>
    <w:rsid w:val="00C46DF7"/>
    <w:rsid w:val="00C513CC"/>
    <w:rsid w:val="00C5291B"/>
    <w:rsid w:val="00C52AEB"/>
    <w:rsid w:val="00C54011"/>
    <w:rsid w:val="00C5576D"/>
    <w:rsid w:val="00C55777"/>
    <w:rsid w:val="00C571C7"/>
    <w:rsid w:val="00C575CB"/>
    <w:rsid w:val="00C57D93"/>
    <w:rsid w:val="00C605AB"/>
    <w:rsid w:val="00C60A32"/>
    <w:rsid w:val="00C611A4"/>
    <w:rsid w:val="00C6374E"/>
    <w:rsid w:val="00C63D4F"/>
    <w:rsid w:val="00C64EBB"/>
    <w:rsid w:val="00C671AC"/>
    <w:rsid w:val="00C67CE8"/>
    <w:rsid w:val="00C70EF5"/>
    <w:rsid w:val="00C71334"/>
    <w:rsid w:val="00C71BDB"/>
    <w:rsid w:val="00C71ED2"/>
    <w:rsid w:val="00C71F63"/>
    <w:rsid w:val="00C75EA7"/>
    <w:rsid w:val="00C75EAE"/>
    <w:rsid w:val="00C7621C"/>
    <w:rsid w:val="00C775A1"/>
    <w:rsid w:val="00C77F08"/>
    <w:rsid w:val="00C77FEF"/>
    <w:rsid w:val="00C80229"/>
    <w:rsid w:val="00C82D01"/>
    <w:rsid w:val="00C84576"/>
    <w:rsid w:val="00C85EB0"/>
    <w:rsid w:val="00C87291"/>
    <w:rsid w:val="00C87C02"/>
    <w:rsid w:val="00C901B8"/>
    <w:rsid w:val="00C922C1"/>
    <w:rsid w:val="00C9236A"/>
    <w:rsid w:val="00C93354"/>
    <w:rsid w:val="00C93B1B"/>
    <w:rsid w:val="00C93F84"/>
    <w:rsid w:val="00C942FE"/>
    <w:rsid w:val="00C946A8"/>
    <w:rsid w:val="00C94F3C"/>
    <w:rsid w:val="00C953E1"/>
    <w:rsid w:val="00C9742A"/>
    <w:rsid w:val="00C97B9E"/>
    <w:rsid w:val="00C97FD5"/>
    <w:rsid w:val="00CA000E"/>
    <w:rsid w:val="00CA1533"/>
    <w:rsid w:val="00CA1C61"/>
    <w:rsid w:val="00CA1EA9"/>
    <w:rsid w:val="00CA200F"/>
    <w:rsid w:val="00CA235B"/>
    <w:rsid w:val="00CA275F"/>
    <w:rsid w:val="00CA2881"/>
    <w:rsid w:val="00CA2DD3"/>
    <w:rsid w:val="00CA3733"/>
    <w:rsid w:val="00CA3962"/>
    <w:rsid w:val="00CA3C02"/>
    <w:rsid w:val="00CA3DC5"/>
    <w:rsid w:val="00CA58A9"/>
    <w:rsid w:val="00CA62A5"/>
    <w:rsid w:val="00CA6499"/>
    <w:rsid w:val="00CA6576"/>
    <w:rsid w:val="00CB2043"/>
    <w:rsid w:val="00CB39AB"/>
    <w:rsid w:val="00CB4AC8"/>
    <w:rsid w:val="00CB4D90"/>
    <w:rsid w:val="00CB667C"/>
    <w:rsid w:val="00CB73B1"/>
    <w:rsid w:val="00CC1083"/>
    <w:rsid w:val="00CC2499"/>
    <w:rsid w:val="00CC2776"/>
    <w:rsid w:val="00CC54ED"/>
    <w:rsid w:val="00CC5553"/>
    <w:rsid w:val="00CC5945"/>
    <w:rsid w:val="00CC707B"/>
    <w:rsid w:val="00CC7732"/>
    <w:rsid w:val="00CD1DBA"/>
    <w:rsid w:val="00CD32B7"/>
    <w:rsid w:val="00CD35FB"/>
    <w:rsid w:val="00CD3B87"/>
    <w:rsid w:val="00CD4663"/>
    <w:rsid w:val="00CD4A8B"/>
    <w:rsid w:val="00CD5354"/>
    <w:rsid w:val="00CD683F"/>
    <w:rsid w:val="00CD699A"/>
    <w:rsid w:val="00CE0315"/>
    <w:rsid w:val="00CE0A61"/>
    <w:rsid w:val="00CE13A5"/>
    <w:rsid w:val="00CE3BD0"/>
    <w:rsid w:val="00CE41DE"/>
    <w:rsid w:val="00CE4E34"/>
    <w:rsid w:val="00CE50F0"/>
    <w:rsid w:val="00CE57F1"/>
    <w:rsid w:val="00CE5EB4"/>
    <w:rsid w:val="00CE7E67"/>
    <w:rsid w:val="00CF139D"/>
    <w:rsid w:val="00CF2BB9"/>
    <w:rsid w:val="00CF2FCE"/>
    <w:rsid w:val="00CF318B"/>
    <w:rsid w:val="00CF35FA"/>
    <w:rsid w:val="00CF3C0C"/>
    <w:rsid w:val="00CF5062"/>
    <w:rsid w:val="00CF5210"/>
    <w:rsid w:val="00CF65E4"/>
    <w:rsid w:val="00CF7547"/>
    <w:rsid w:val="00CF7CAC"/>
    <w:rsid w:val="00D00ED1"/>
    <w:rsid w:val="00D01728"/>
    <w:rsid w:val="00D01A93"/>
    <w:rsid w:val="00D02564"/>
    <w:rsid w:val="00D0304F"/>
    <w:rsid w:val="00D0331A"/>
    <w:rsid w:val="00D037CF"/>
    <w:rsid w:val="00D04B44"/>
    <w:rsid w:val="00D04C10"/>
    <w:rsid w:val="00D05D3D"/>
    <w:rsid w:val="00D05F54"/>
    <w:rsid w:val="00D0699A"/>
    <w:rsid w:val="00D06E2F"/>
    <w:rsid w:val="00D107FF"/>
    <w:rsid w:val="00D10A03"/>
    <w:rsid w:val="00D10FE5"/>
    <w:rsid w:val="00D12B3E"/>
    <w:rsid w:val="00D13CDD"/>
    <w:rsid w:val="00D14E69"/>
    <w:rsid w:val="00D15445"/>
    <w:rsid w:val="00D1566A"/>
    <w:rsid w:val="00D15711"/>
    <w:rsid w:val="00D1635C"/>
    <w:rsid w:val="00D1727A"/>
    <w:rsid w:val="00D174BE"/>
    <w:rsid w:val="00D1793C"/>
    <w:rsid w:val="00D20C82"/>
    <w:rsid w:val="00D232B4"/>
    <w:rsid w:val="00D248C9"/>
    <w:rsid w:val="00D24FF1"/>
    <w:rsid w:val="00D258EA"/>
    <w:rsid w:val="00D27B6F"/>
    <w:rsid w:val="00D3110A"/>
    <w:rsid w:val="00D322CF"/>
    <w:rsid w:val="00D343C8"/>
    <w:rsid w:val="00D34C94"/>
    <w:rsid w:val="00D3586A"/>
    <w:rsid w:val="00D364C9"/>
    <w:rsid w:val="00D36A8B"/>
    <w:rsid w:val="00D37FC6"/>
    <w:rsid w:val="00D40517"/>
    <w:rsid w:val="00D40AE0"/>
    <w:rsid w:val="00D40E9C"/>
    <w:rsid w:val="00D41230"/>
    <w:rsid w:val="00D4214D"/>
    <w:rsid w:val="00D427E6"/>
    <w:rsid w:val="00D428F9"/>
    <w:rsid w:val="00D432A7"/>
    <w:rsid w:val="00D434C5"/>
    <w:rsid w:val="00D436C0"/>
    <w:rsid w:val="00D44DCB"/>
    <w:rsid w:val="00D4645F"/>
    <w:rsid w:val="00D464FB"/>
    <w:rsid w:val="00D477B2"/>
    <w:rsid w:val="00D50252"/>
    <w:rsid w:val="00D5078D"/>
    <w:rsid w:val="00D50F4D"/>
    <w:rsid w:val="00D51720"/>
    <w:rsid w:val="00D51BB2"/>
    <w:rsid w:val="00D548DA"/>
    <w:rsid w:val="00D555CE"/>
    <w:rsid w:val="00D5667D"/>
    <w:rsid w:val="00D567A1"/>
    <w:rsid w:val="00D56D65"/>
    <w:rsid w:val="00D5751B"/>
    <w:rsid w:val="00D576A8"/>
    <w:rsid w:val="00D600C3"/>
    <w:rsid w:val="00D603FA"/>
    <w:rsid w:val="00D623B6"/>
    <w:rsid w:val="00D62817"/>
    <w:rsid w:val="00D65B43"/>
    <w:rsid w:val="00D66326"/>
    <w:rsid w:val="00D66426"/>
    <w:rsid w:val="00D66EB4"/>
    <w:rsid w:val="00D674A5"/>
    <w:rsid w:val="00D70D7D"/>
    <w:rsid w:val="00D72C20"/>
    <w:rsid w:val="00D75B64"/>
    <w:rsid w:val="00D7677A"/>
    <w:rsid w:val="00D76E17"/>
    <w:rsid w:val="00D77526"/>
    <w:rsid w:val="00D77DF8"/>
    <w:rsid w:val="00D800ED"/>
    <w:rsid w:val="00D80F02"/>
    <w:rsid w:val="00D811B4"/>
    <w:rsid w:val="00D81403"/>
    <w:rsid w:val="00D81565"/>
    <w:rsid w:val="00D82375"/>
    <w:rsid w:val="00D839F7"/>
    <w:rsid w:val="00D84152"/>
    <w:rsid w:val="00D84FD1"/>
    <w:rsid w:val="00D85A85"/>
    <w:rsid w:val="00D87F49"/>
    <w:rsid w:val="00D92404"/>
    <w:rsid w:val="00D93C7F"/>
    <w:rsid w:val="00D93F1F"/>
    <w:rsid w:val="00D941A5"/>
    <w:rsid w:val="00D94B53"/>
    <w:rsid w:val="00D95E71"/>
    <w:rsid w:val="00D97605"/>
    <w:rsid w:val="00DA04AC"/>
    <w:rsid w:val="00DA60CE"/>
    <w:rsid w:val="00DB014D"/>
    <w:rsid w:val="00DB0781"/>
    <w:rsid w:val="00DB1BC0"/>
    <w:rsid w:val="00DB1D64"/>
    <w:rsid w:val="00DB2C1A"/>
    <w:rsid w:val="00DB5405"/>
    <w:rsid w:val="00DB541F"/>
    <w:rsid w:val="00DB5FE1"/>
    <w:rsid w:val="00DB6169"/>
    <w:rsid w:val="00DB6E18"/>
    <w:rsid w:val="00DB78A0"/>
    <w:rsid w:val="00DC1615"/>
    <w:rsid w:val="00DC1650"/>
    <w:rsid w:val="00DC1804"/>
    <w:rsid w:val="00DC19F5"/>
    <w:rsid w:val="00DC1B4F"/>
    <w:rsid w:val="00DC282A"/>
    <w:rsid w:val="00DC2F81"/>
    <w:rsid w:val="00DC3D9E"/>
    <w:rsid w:val="00DC46B2"/>
    <w:rsid w:val="00DC50B0"/>
    <w:rsid w:val="00DC6EE6"/>
    <w:rsid w:val="00DC7954"/>
    <w:rsid w:val="00DD23B7"/>
    <w:rsid w:val="00DD27B8"/>
    <w:rsid w:val="00DD2F28"/>
    <w:rsid w:val="00DD4372"/>
    <w:rsid w:val="00DD4DA5"/>
    <w:rsid w:val="00DD5585"/>
    <w:rsid w:val="00DD6135"/>
    <w:rsid w:val="00DD68EF"/>
    <w:rsid w:val="00DD7919"/>
    <w:rsid w:val="00DD7A31"/>
    <w:rsid w:val="00DD7F1C"/>
    <w:rsid w:val="00DE07FF"/>
    <w:rsid w:val="00DE1B3F"/>
    <w:rsid w:val="00DE2401"/>
    <w:rsid w:val="00DE3A2D"/>
    <w:rsid w:val="00DE3FA7"/>
    <w:rsid w:val="00DE772C"/>
    <w:rsid w:val="00DF0A69"/>
    <w:rsid w:val="00DF1041"/>
    <w:rsid w:val="00DF17AC"/>
    <w:rsid w:val="00DF2746"/>
    <w:rsid w:val="00DF30C1"/>
    <w:rsid w:val="00DF316B"/>
    <w:rsid w:val="00DF35A2"/>
    <w:rsid w:val="00DF39B3"/>
    <w:rsid w:val="00DF3C8C"/>
    <w:rsid w:val="00DF40D8"/>
    <w:rsid w:val="00DF4244"/>
    <w:rsid w:val="00DF4594"/>
    <w:rsid w:val="00DF51D5"/>
    <w:rsid w:val="00DF5641"/>
    <w:rsid w:val="00DF6B6C"/>
    <w:rsid w:val="00DF6BB5"/>
    <w:rsid w:val="00E0022D"/>
    <w:rsid w:val="00E00B38"/>
    <w:rsid w:val="00E00E64"/>
    <w:rsid w:val="00E01217"/>
    <w:rsid w:val="00E02067"/>
    <w:rsid w:val="00E020B8"/>
    <w:rsid w:val="00E0252D"/>
    <w:rsid w:val="00E03069"/>
    <w:rsid w:val="00E03ABF"/>
    <w:rsid w:val="00E03CCC"/>
    <w:rsid w:val="00E107DB"/>
    <w:rsid w:val="00E108B4"/>
    <w:rsid w:val="00E10BD1"/>
    <w:rsid w:val="00E10C26"/>
    <w:rsid w:val="00E10D0C"/>
    <w:rsid w:val="00E1341E"/>
    <w:rsid w:val="00E1632C"/>
    <w:rsid w:val="00E17151"/>
    <w:rsid w:val="00E206E4"/>
    <w:rsid w:val="00E24CD7"/>
    <w:rsid w:val="00E25419"/>
    <w:rsid w:val="00E254C5"/>
    <w:rsid w:val="00E260CB"/>
    <w:rsid w:val="00E26972"/>
    <w:rsid w:val="00E270B6"/>
    <w:rsid w:val="00E27C06"/>
    <w:rsid w:val="00E30094"/>
    <w:rsid w:val="00E30C6F"/>
    <w:rsid w:val="00E30ECA"/>
    <w:rsid w:val="00E319C4"/>
    <w:rsid w:val="00E3300D"/>
    <w:rsid w:val="00E333D6"/>
    <w:rsid w:val="00E35590"/>
    <w:rsid w:val="00E35B8F"/>
    <w:rsid w:val="00E36115"/>
    <w:rsid w:val="00E3789D"/>
    <w:rsid w:val="00E405B7"/>
    <w:rsid w:val="00E42070"/>
    <w:rsid w:val="00E42205"/>
    <w:rsid w:val="00E42599"/>
    <w:rsid w:val="00E42CDD"/>
    <w:rsid w:val="00E43351"/>
    <w:rsid w:val="00E4626E"/>
    <w:rsid w:val="00E46B2A"/>
    <w:rsid w:val="00E47574"/>
    <w:rsid w:val="00E50F1E"/>
    <w:rsid w:val="00E51B19"/>
    <w:rsid w:val="00E51D16"/>
    <w:rsid w:val="00E52EF7"/>
    <w:rsid w:val="00E533FB"/>
    <w:rsid w:val="00E56BAB"/>
    <w:rsid w:val="00E57482"/>
    <w:rsid w:val="00E57582"/>
    <w:rsid w:val="00E60A20"/>
    <w:rsid w:val="00E60FB1"/>
    <w:rsid w:val="00E60FC8"/>
    <w:rsid w:val="00E61B9D"/>
    <w:rsid w:val="00E62307"/>
    <w:rsid w:val="00E62419"/>
    <w:rsid w:val="00E6416F"/>
    <w:rsid w:val="00E64299"/>
    <w:rsid w:val="00E675D7"/>
    <w:rsid w:val="00E67BE2"/>
    <w:rsid w:val="00E700D6"/>
    <w:rsid w:val="00E71A28"/>
    <w:rsid w:val="00E7418E"/>
    <w:rsid w:val="00E7457F"/>
    <w:rsid w:val="00E74A43"/>
    <w:rsid w:val="00E76D6E"/>
    <w:rsid w:val="00E76E2E"/>
    <w:rsid w:val="00E77B3F"/>
    <w:rsid w:val="00E80792"/>
    <w:rsid w:val="00E810E8"/>
    <w:rsid w:val="00E81644"/>
    <w:rsid w:val="00E81F5E"/>
    <w:rsid w:val="00E81FAE"/>
    <w:rsid w:val="00E82B4A"/>
    <w:rsid w:val="00E843A5"/>
    <w:rsid w:val="00E857C2"/>
    <w:rsid w:val="00E860D4"/>
    <w:rsid w:val="00E86417"/>
    <w:rsid w:val="00E8691C"/>
    <w:rsid w:val="00E87222"/>
    <w:rsid w:val="00E907DA"/>
    <w:rsid w:val="00E910E1"/>
    <w:rsid w:val="00E92AB5"/>
    <w:rsid w:val="00E92CF7"/>
    <w:rsid w:val="00E93DAE"/>
    <w:rsid w:val="00E94503"/>
    <w:rsid w:val="00E956CE"/>
    <w:rsid w:val="00E962DC"/>
    <w:rsid w:val="00E96DC9"/>
    <w:rsid w:val="00E974A6"/>
    <w:rsid w:val="00EA31FE"/>
    <w:rsid w:val="00EA4825"/>
    <w:rsid w:val="00EA6B0F"/>
    <w:rsid w:val="00EA77B5"/>
    <w:rsid w:val="00EB197E"/>
    <w:rsid w:val="00EB1B93"/>
    <w:rsid w:val="00EB32CD"/>
    <w:rsid w:val="00EB3BD4"/>
    <w:rsid w:val="00EB484D"/>
    <w:rsid w:val="00EB59D5"/>
    <w:rsid w:val="00EC043C"/>
    <w:rsid w:val="00EC04CB"/>
    <w:rsid w:val="00EC1039"/>
    <w:rsid w:val="00EC3674"/>
    <w:rsid w:val="00EC3AA9"/>
    <w:rsid w:val="00EC4413"/>
    <w:rsid w:val="00EC4497"/>
    <w:rsid w:val="00EC5C61"/>
    <w:rsid w:val="00EC69BA"/>
    <w:rsid w:val="00EC77F2"/>
    <w:rsid w:val="00ED2CFC"/>
    <w:rsid w:val="00ED328F"/>
    <w:rsid w:val="00ED3BBF"/>
    <w:rsid w:val="00ED3E4B"/>
    <w:rsid w:val="00ED55EE"/>
    <w:rsid w:val="00ED602E"/>
    <w:rsid w:val="00ED697E"/>
    <w:rsid w:val="00ED7073"/>
    <w:rsid w:val="00ED7910"/>
    <w:rsid w:val="00ED7AEC"/>
    <w:rsid w:val="00ED7F5F"/>
    <w:rsid w:val="00EE09CE"/>
    <w:rsid w:val="00EE190F"/>
    <w:rsid w:val="00EE29EA"/>
    <w:rsid w:val="00EE32A1"/>
    <w:rsid w:val="00EE3C8B"/>
    <w:rsid w:val="00EE3E62"/>
    <w:rsid w:val="00EE3E85"/>
    <w:rsid w:val="00EE4833"/>
    <w:rsid w:val="00EE4844"/>
    <w:rsid w:val="00EE4C30"/>
    <w:rsid w:val="00EE7F25"/>
    <w:rsid w:val="00EF08F7"/>
    <w:rsid w:val="00EF0DDB"/>
    <w:rsid w:val="00EF290B"/>
    <w:rsid w:val="00EF2A02"/>
    <w:rsid w:val="00EF3177"/>
    <w:rsid w:val="00EF435D"/>
    <w:rsid w:val="00EF4B60"/>
    <w:rsid w:val="00EF4E14"/>
    <w:rsid w:val="00EF4F56"/>
    <w:rsid w:val="00EF62F6"/>
    <w:rsid w:val="00EF7547"/>
    <w:rsid w:val="00EF78E8"/>
    <w:rsid w:val="00F007F6"/>
    <w:rsid w:val="00F022A5"/>
    <w:rsid w:val="00F02E9C"/>
    <w:rsid w:val="00F0356C"/>
    <w:rsid w:val="00F05136"/>
    <w:rsid w:val="00F06BB0"/>
    <w:rsid w:val="00F06E15"/>
    <w:rsid w:val="00F074FF"/>
    <w:rsid w:val="00F0789E"/>
    <w:rsid w:val="00F106D7"/>
    <w:rsid w:val="00F110B2"/>
    <w:rsid w:val="00F11DC3"/>
    <w:rsid w:val="00F1233D"/>
    <w:rsid w:val="00F123CB"/>
    <w:rsid w:val="00F137ED"/>
    <w:rsid w:val="00F1417C"/>
    <w:rsid w:val="00F1454C"/>
    <w:rsid w:val="00F14CD8"/>
    <w:rsid w:val="00F14F1C"/>
    <w:rsid w:val="00F1548D"/>
    <w:rsid w:val="00F15E9D"/>
    <w:rsid w:val="00F16935"/>
    <w:rsid w:val="00F17F9E"/>
    <w:rsid w:val="00F21952"/>
    <w:rsid w:val="00F21E25"/>
    <w:rsid w:val="00F2244B"/>
    <w:rsid w:val="00F23241"/>
    <w:rsid w:val="00F2459E"/>
    <w:rsid w:val="00F26C2D"/>
    <w:rsid w:val="00F26E39"/>
    <w:rsid w:val="00F27050"/>
    <w:rsid w:val="00F32162"/>
    <w:rsid w:val="00F3250A"/>
    <w:rsid w:val="00F32F8A"/>
    <w:rsid w:val="00F33195"/>
    <w:rsid w:val="00F335F6"/>
    <w:rsid w:val="00F33641"/>
    <w:rsid w:val="00F336E6"/>
    <w:rsid w:val="00F34064"/>
    <w:rsid w:val="00F34100"/>
    <w:rsid w:val="00F348EE"/>
    <w:rsid w:val="00F34E83"/>
    <w:rsid w:val="00F34F18"/>
    <w:rsid w:val="00F35582"/>
    <w:rsid w:val="00F36C2D"/>
    <w:rsid w:val="00F37150"/>
    <w:rsid w:val="00F4121B"/>
    <w:rsid w:val="00F41DD8"/>
    <w:rsid w:val="00F43E0A"/>
    <w:rsid w:val="00F4425E"/>
    <w:rsid w:val="00F44D98"/>
    <w:rsid w:val="00F45CD9"/>
    <w:rsid w:val="00F4647A"/>
    <w:rsid w:val="00F46F1A"/>
    <w:rsid w:val="00F50A8C"/>
    <w:rsid w:val="00F50D55"/>
    <w:rsid w:val="00F50FF4"/>
    <w:rsid w:val="00F51363"/>
    <w:rsid w:val="00F5153C"/>
    <w:rsid w:val="00F52603"/>
    <w:rsid w:val="00F52DDB"/>
    <w:rsid w:val="00F563D6"/>
    <w:rsid w:val="00F56B38"/>
    <w:rsid w:val="00F56EE2"/>
    <w:rsid w:val="00F570FA"/>
    <w:rsid w:val="00F62FB2"/>
    <w:rsid w:val="00F630D0"/>
    <w:rsid w:val="00F64E88"/>
    <w:rsid w:val="00F65A52"/>
    <w:rsid w:val="00F65E96"/>
    <w:rsid w:val="00F71684"/>
    <w:rsid w:val="00F72249"/>
    <w:rsid w:val="00F72F52"/>
    <w:rsid w:val="00F735E3"/>
    <w:rsid w:val="00F75AE5"/>
    <w:rsid w:val="00F76730"/>
    <w:rsid w:val="00F771F4"/>
    <w:rsid w:val="00F77F86"/>
    <w:rsid w:val="00F8032C"/>
    <w:rsid w:val="00F81E7C"/>
    <w:rsid w:val="00F82E9C"/>
    <w:rsid w:val="00F855F8"/>
    <w:rsid w:val="00F85830"/>
    <w:rsid w:val="00F863D6"/>
    <w:rsid w:val="00F866A7"/>
    <w:rsid w:val="00F92EF8"/>
    <w:rsid w:val="00F9313A"/>
    <w:rsid w:val="00F93B09"/>
    <w:rsid w:val="00F94816"/>
    <w:rsid w:val="00F9551A"/>
    <w:rsid w:val="00F95C1A"/>
    <w:rsid w:val="00F9600F"/>
    <w:rsid w:val="00F969C6"/>
    <w:rsid w:val="00F97AC5"/>
    <w:rsid w:val="00F97E33"/>
    <w:rsid w:val="00FA0BEF"/>
    <w:rsid w:val="00FA0F0D"/>
    <w:rsid w:val="00FA1D5A"/>
    <w:rsid w:val="00FA1F55"/>
    <w:rsid w:val="00FA4C43"/>
    <w:rsid w:val="00FA5C3C"/>
    <w:rsid w:val="00FA6A36"/>
    <w:rsid w:val="00FA71D0"/>
    <w:rsid w:val="00FA7437"/>
    <w:rsid w:val="00FA761A"/>
    <w:rsid w:val="00FB0F6C"/>
    <w:rsid w:val="00FB14C5"/>
    <w:rsid w:val="00FB2A24"/>
    <w:rsid w:val="00FB2D7E"/>
    <w:rsid w:val="00FB3CF5"/>
    <w:rsid w:val="00FB487A"/>
    <w:rsid w:val="00FB548F"/>
    <w:rsid w:val="00FB551C"/>
    <w:rsid w:val="00FB55D4"/>
    <w:rsid w:val="00FB5C23"/>
    <w:rsid w:val="00FB5DC2"/>
    <w:rsid w:val="00FB6266"/>
    <w:rsid w:val="00FB7976"/>
    <w:rsid w:val="00FC12F8"/>
    <w:rsid w:val="00FC1795"/>
    <w:rsid w:val="00FC21E6"/>
    <w:rsid w:val="00FC2C23"/>
    <w:rsid w:val="00FC3CA9"/>
    <w:rsid w:val="00FC3FE5"/>
    <w:rsid w:val="00FC4514"/>
    <w:rsid w:val="00FC45A3"/>
    <w:rsid w:val="00FC4887"/>
    <w:rsid w:val="00FC4C99"/>
    <w:rsid w:val="00FC5E75"/>
    <w:rsid w:val="00FD0AD7"/>
    <w:rsid w:val="00FD0DFD"/>
    <w:rsid w:val="00FD1DD1"/>
    <w:rsid w:val="00FD1FE2"/>
    <w:rsid w:val="00FD2805"/>
    <w:rsid w:val="00FD5A37"/>
    <w:rsid w:val="00FD5BBE"/>
    <w:rsid w:val="00FD63CD"/>
    <w:rsid w:val="00FD65E8"/>
    <w:rsid w:val="00FD7298"/>
    <w:rsid w:val="00FD7D9B"/>
    <w:rsid w:val="00FE0B18"/>
    <w:rsid w:val="00FE2B28"/>
    <w:rsid w:val="00FE3592"/>
    <w:rsid w:val="00FE3619"/>
    <w:rsid w:val="00FE3646"/>
    <w:rsid w:val="00FE3679"/>
    <w:rsid w:val="00FE3AD5"/>
    <w:rsid w:val="00FE42B9"/>
    <w:rsid w:val="00FE4B9D"/>
    <w:rsid w:val="00FE4C7B"/>
    <w:rsid w:val="00FE51CE"/>
    <w:rsid w:val="00FE6AA8"/>
    <w:rsid w:val="00FE745A"/>
    <w:rsid w:val="00FE764A"/>
    <w:rsid w:val="00FE770F"/>
    <w:rsid w:val="00FF0BD2"/>
    <w:rsid w:val="00FF0F25"/>
    <w:rsid w:val="00FF1EF8"/>
    <w:rsid w:val="00FF2F15"/>
    <w:rsid w:val="00FF3B4B"/>
    <w:rsid w:val="00FF4B3D"/>
    <w:rsid w:val="00FF4C3F"/>
    <w:rsid w:val="00FF6D6F"/>
    <w:rsid w:val="00FF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5:docId w15:val="{343A6119-97B8-4888-9C45-2D733F00E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AC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qFormat/>
    <w:rsid w:val="007068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7068AB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7068AB"/>
    <w:pPr>
      <w:tabs>
        <w:tab w:val="center" w:pos="4677"/>
        <w:tab w:val="right" w:pos="9355"/>
      </w:tabs>
    </w:pPr>
  </w:style>
  <w:style w:type="paragraph" w:customStyle="1" w:styleId="Char1CharCharCharCharCharCharCharCharCharCharCharChar">
    <w:name w:val="Char1 Char Char Char Char Char Char Char Char Char Char Char Char"/>
    <w:basedOn w:val="Normal"/>
    <w:rsid w:val="00800438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CharChar">
    <w:name w:val="Char Char"/>
    <w:basedOn w:val="Normal"/>
    <w:rsid w:val="004C6040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Hyperlink">
    <w:name w:val="Hyperlink"/>
    <w:unhideWhenUsed/>
    <w:rsid w:val="00F34064"/>
    <w:rPr>
      <w:color w:val="0000FF"/>
      <w:u w:val="single"/>
    </w:rPr>
  </w:style>
  <w:style w:type="paragraph" w:styleId="NormalWeb">
    <w:name w:val="Normal (Web)"/>
    <w:basedOn w:val="Normal"/>
    <w:unhideWhenUsed/>
    <w:rsid w:val="00F3406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harChar0">
    <w:name w:val="Знак Знак Char Char"/>
    <w:basedOn w:val="Normal"/>
    <w:rsid w:val="00F34064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character" w:styleId="Emphasis">
    <w:name w:val="Emphasis"/>
    <w:qFormat/>
    <w:rsid w:val="0013579D"/>
    <w:rPr>
      <w:i/>
      <w:iCs/>
    </w:rPr>
  </w:style>
  <w:style w:type="paragraph" w:styleId="NoSpacing">
    <w:name w:val="No Spacing"/>
    <w:uiPriority w:val="99"/>
    <w:qFormat/>
    <w:rsid w:val="00E26972"/>
    <w:rPr>
      <w:rFonts w:ascii="Calibri" w:hAnsi="Calibri" w:cs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FE3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Desktop\POAK\Blank-Naxararutyun-new\Naxar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cUNLfPakmQstAMhXfmcPLCm7CotOLI46ELJOmzR+J+4=</DigestValue>
    </Reference>
    <Reference Type="http://www.w3.org/2000/09/xmldsig#Object" URI="#idOfficeObject">
      <DigestMethod Algorithm="http://www.w3.org/2001/04/xmlenc#sha256"/>
      <DigestValue>YPeRbYqjQ3u7nuWn9F6X8HWyGXLYzuikOb22KVfsTT8=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ca5s2M2ScUBckVqVScJH/IiledyoKh0+9gJ05Sjgz7w=</DigestValue>
    </Reference>
    <Reference Type="http://www.w3.org/2000/09/xmldsig#Object" URI="#idValidSigLnImg">
      <DigestMethod Algorithm="http://www.w3.org/2001/04/xmlenc#sha256"/>
      <DigestValue>5CVDspG75FK5BIBJ5Y6656e7N3yFwv7Z5bT1noR8aiY=</DigestValue>
    </Reference>
    <Reference Type="http://www.w3.org/2000/09/xmldsig#Object" URI="#idInvalidSigLnImg">
      <DigestMethod Algorithm="http://www.w3.org/2001/04/xmlenc#sha256"/>
      <DigestValue>jGi0xsr7vgHiKLfeEi4ARofORjYro4iOTyjqZfufpW8=</DigestValue>
    </Reference>
  </SignedInfo>
  <SignatureValue>nY8Vy2DwRGzK6Ri7b9+6pp6OB5rs+VOAeRGwxON2Xy+xPFdAqKq23T5dCfB/Cl/Ns2q7UAw7rFpm
mFxifhsLN/d0j5FtrG8m4XMA3zT8U2WeKrctFGlYTx507yeRXalL0hAlmGVx6pjiBj+RIR8AShRW
i7D74SLhB0PUUwaVxrZyNOMXwDar00EbhMr4EdU97LaQhxWRhSeXCo3uzT8396AMiQd2xFjSQUw6
tesSmXbE5rk15LLRTpdcviIntOtgMBbnr9emzQJES38fp/dhb5vHgfpvj2nGcmrn3qGcy8GXyXJH
I7joljj5lnHpIihjXPq74LaNpB/iTExbCZJWmw==</SignatureValue>
  <KeyInfo>
    <X509Data>
      <X509Certificate>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/4p6OXRNVJeWoX6LDiFz78ZV0SOhEnHKiNSIrxhci9o=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/tIzXws+dZ+0Bj8E5OzMSdnCdvAcmg8KUnhkLhwRLIU=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_rels/settings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v8/hol/YB6OUAXETdSDvM/FWByNA5KM47pGfqgkCvyY=</DigestValue>
      </Reference>
      <Reference URI="/word/document.xml?ContentType=application/vnd.openxmlformats-officedocument.wordprocessingml.document.main+xml">
        <DigestMethod Algorithm="http://www.w3.org/2001/04/xmlenc#sha256"/>
        <DigestValue>yiqKFHTyeHdbiyQIIaYlimzn6bCTSrHrj2iyas8FrwU=</DigestValue>
      </Reference>
      <Reference URI="/word/endnotes.xml?ContentType=application/vnd.openxmlformats-officedocument.wordprocessingml.endnotes+xml">
        <DigestMethod Algorithm="http://www.w3.org/2001/04/xmlenc#sha256"/>
        <DigestValue>Hl2qtWL4EEljf0krmDhcYRvQTIa7BkQU5umpSRFaAEs=</DigestValue>
      </Reference>
      <Reference URI="/word/fontTable.xml?ContentType=application/vnd.openxmlformats-officedocument.wordprocessingml.fontTable+xml">
        <DigestMethod Algorithm="http://www.w3.org/2001/04/xmlenc#sha256"/>
        <DigestValue>cMmyKI4mdwSDE7fDBSiTVvNXQ1bGTZ+MieKXX1qVhA8=</DigestValue>
      </Reference>
      <Reference URI="/word/footer1.xml?ContentType=application/vnd.openxmlformats-officedocument.wordprocessingml.footer+xml">
        <DigestMethod Algorithm="http://www.w3.org/2001/04/xmlenc#sha256"/>
        <DigestValue>jdvrbNFt1hU2iDXdGDlDmKthW7LbkhiQJOV984lDoUc=</DigestValue>
      </Reference>
      <Reference URI="/word/footnotes.xml?ContentType=application/vnd.openxmlformats-officedocument.wordprocessingml.footnotes+xml">
        <DigestMethod Algorithm="http://www.w3.org/2001/04/xmlenc#sha256"/>
        <DigestValue>iOEaalO4HHtLgj3oC9vNhrqxid6Apt08+sIebLYsIMo=</DigestValue>
      </Reference>
      <Reference URI="/word/header1.xml?ContentType=application/vnd.openxmlformats-officedocument.wordprocessingml.header+xml">
        <DigestMethod Algorithm="http://www.w3.org/2001/04/xmlenc#sha256"/>
        <DigestValue>dNXSa4YUVU4Ln8I49ZtERY0SleDEPQAspz7gE5/KkHo=</DigestValue>
      </Reference>
      <Reference URI="/word/header2.xml?ContentType=application/vnd.openxmlformats-officedocument.wordprocessingml.header+xml">
        <DigestMethod Algorithm="http://www.w3.org/2001/04/xmlenc#sha256"/>
        <DigestValue>3oRLMbQ3Z0Sc8FS8ABS6cxmUA4jNjY8ZqnSou5T1spU=</DigestValue>
      </Reference>
      <Reference URI="/word/media/image1.emf?ContentType=image/x-emf">
        <DigestMethod Algorithm="http://www.w3.org/2001/04/xmlenc#sha256"/>
        <DigestValue>+7NF3FbVNokjUGFPNjzCyhBkTwppw/5xuJ1+9dEc+tE=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media/image3.png?ContentType=image/png">
        <DigestMethod Algorithm="http://www.w3.org/2001/04/xmlenc#sha256"/>
        <DigestValue>eOC6KQJh7UZQlDky0pKjHMQG3PKuD7GSIQP6n9PG2fI=</DigestValue>
      </Reference>
      <Reference URI="/word/settings.xml?ContentType=application/vnd.openxmlformats-officedocument.wordprocessingml.settings+xml">
        <DigestMethod Algorithm="http://www.w3.org/2001/04/xmlenc#sha256"/>
        <DigestValue>9j+TggGhwQsFtHYf6SqwXkeBGF38dZX/891OWBu9B60=</DigestValue>
      </Reference>
      <Reference URI="/word/styles.xml?ContentType=application/vnd.openxmlformats-officedocument.wordprocessingml.styles+xml">
        <DigestMethod Algorithm="http://www.w3.org/2001/04/xmlenc#sha256"/>
        <DigestValue>nuJMJ/XGYvDPr2UI6QJbpRkeH1/sdXMF9ag4Hp4z438=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6whUYnexHYaI8ahKAqZbQzwDiA1xFRI0eYZWJrKh9so=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2025-01-10T10:03:33Z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{5927277E-92E3-4F6B-AA43-36644586F142}</SetupID>
          <SignatureText/>
          <SignatureImage>AQAAAGwAAAAAAAAAAAAAAHoAAAAXAAAAAAAAAAAAAADoCwAAUwIAACBFTUYAAAEACEUAAAwAAAABAAAAAAAAAAAAAAAAAAAAgAcAADgEAADcAQAADAEAAAAAAAAAAAAAAAAAAGBDBwDgFgQARgAAACwAAAAgAAAARU1GKwFAAQAcAAAAEAAAAAIQwNsBAAAAYAAAAGAAAABGAAAAZAwAAFgMAABFTUYrIkAEAAwAAAAAAAAAHkAJAAwAAAAAAAAAJEABAAwAAAAAAAAAMEACABAAAAAEAAAAAACAPyFABwAMAAAAAAAAAAhAAAWwCwAAp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ԱՆԱՀԻՏ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2025-01-10T10:03:33Z</xd:SigningTime>
          <xd:SigningCertificate>
            <xd:Cert>
              <xd:CertDigest>
                <DigestMethod Algorithm="http://www.w3.org/2001/04/xmlenc#sha256"/>
                <DigestValue>TInUd4rSAEF+MUIvsJ0og7BLed/rhuZTPQ+Eq8wCnhI=</DigestValue>
              </xd:CertDigest>
              <xd:IssuerSerial>
                <X509IssuerName>CN=CA of RoA, SERIALNUMBER=1, O=EKENG CJSC, C=AM</X509IssuerName>
                <X509SerialNumber>6636867520037555685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u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AAAM2UFncAAAAABPgEdgAAAABASQBYAAAAALoVAVgAAAAAbEcCWAAAAACw+phXAAAAAPr1mFcAAAAAS/OYVwAAAABF7phXAAAAAKnnmFcAAAAAQuWYVwAAAAAD2JhXAAAAAL/WmFcAAAAAjWaSVwAAAACtkVdopO5kAAAAAAAAAGQAEKEzb+2jBAf+////1PBkAPzTpXcM8GQAyEnPANCpMm8AAAAAKNSld///AAAAAAAAC9WldwvVpXcE8WQAAAAAAAAAAABx+BV3AAAAAAcAAAA08WQANPFk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QKBwEAAByqZABoXe111AoKMZCqZAB8rGQAdV3tdQxaf2s0qmQAAAAAAAAAAACA5bpXpnmPV9id2wC0qWQAGKpkAPqhtVf/////BKpkANK7kVdQIJZXBryRV0cfkFdZH5BXyFl/a4DlulfoWX9rLKpkALO7kVfIa90HAAAAAAAAGppUqmQA5KtkAClb7XU0qmQAAgAAADVb7XUMqLpX4P///wAAAAAAAAAAAAAAAJABAAAAAAABAAAAAGEAcgAAAGEABgAAAAAAAABx+BV3AAAAAAYAAACIq2QAiKtkAAACAAD8////AQAAAAAAAAAAAAAAAAAAAAAAAADoxN91ZHYACAAAAAAlAAAADAAAAAMAAAAYAAAADAAAAAAAAAISAAAADAAAAAEAAAAWAAAADAAAAAgAAABUAAAAVAAAAAoAAAAnAAAAHgAAAEoAAAABAAAAVVXGQb6Ex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BIrGQA7bTtdcwKAAAIrGQAtwkhJbcJJQAAAAAA4HtiCswKm///////PBgAAAqbCgBsHZQKAAAAALcJJf//////PBgAACElAQDgBl8LAAAAAJw9LnbJTet1twkhJXwZ2wcBAAAA/////wAAAADoVg4ZdLBkAAAAAADoVg4ZAABjCtpN63XgBl8LtwkhJQEAAAB8GdsH6FYOGQAAAAAAAAAAtwklAHSwZAC3CSX//////zwYAAAhJQEA4AZfCwAAAAA5fu91twkhJWBKDBkKAAAA/////wAAAAAYAAAAAwEAAEEHAAAcAAABtwkhJQAAAAAAAAAAAQAAAOjE33V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MAAABcAAAAAQAAAFVVxkG+hMZBCgAAAFAAAAAQAAAATAAAAAAAAAAAAAAAAAAAAP//////////bAAAADEFRgUxBUAFOwVPBSAAMQVOBTEFRgU1BU0FRQUxBUYFCQAAAAgAAAAJAAAABgAAAAcAAAAH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</Object>
  <Object Id="idInvalidSigLnImg">AQAAAGwAAAAAAAAAAAAAAP8AAAB/AAAAAAAAAAAAAADLGAAAaQwAACBFTUYAAAEAY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cgAAAACcz+7S6ffb7fnC0t1haH0hMm8aLXIuT8ggOIwoRKslP58cK08AAAFjAAAAAMHg9P///////////+bm5k9SXjw/SzBRzTFU0y1NwSAyVzFGXwEBAkkACA8mnM/u69/SvI9jt4tgjIR9FBosDBEjMVTUMlXWMVPRKUSeDxk4AAAAN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jBEAGR3bYS88AhHcrWB4LCgBQrmQAPLBkAHVd7XXNlBZ39K1kAAAAAAAAAAAAcGCOVwAAAAATaI5XAAAAAFwAklcAAAAA0vuRVwAAAADg+ZFXAAAAAE3xklcAAAAA6/CSVwAAAAAg85FXAAAAAP/vklcAAAAADeiRVwAAAAAAABqaAAAAAKSvZAApW+119K1kAAAAAAA1W+119LFkAPX///8AAAAAAAAAAAAAAABAoa/APK5kAM2UFncAAEN2AABkAAkAAAAAAAAAcfgVd0BJAFgJAAAASK9kAEivZAAAAgAA/P///wEAAAAAAAAAAAAAAAAAAAAAAAAA6MTfdW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M2UFncAAAAABPgEdgAAAABASQBYAAAAALoVAVgAAAAAbEcCWAAAAACw+phXAAAAAPr1mFcAAAAAS/OYVwAAAABF7phXAAAAAKnnmFcAAAAAQuWYVwAAAAAD2JhXAAAAAL/WmFcAAAAAjWaSVwAAAACtkVdopO5kAAAAAAAAAGQAEKEzb+2jBAf+////1PBkAPzTpXcM8GQAyEnPANCpMm8AAAAAKNSld///AAAAAAAAC9WldwvVpXcE8WQAAAAAAAAAAABx+BV3AAAAAAcAAAA08WQANPFk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QKBwEAAByqZABoXe111AoKMZCqZAB8rGQAdV3tdQxaf2s0qmQAAAAAAAAAAACA5bpXpnmPV9id2wC0qWQAGKpkAPqhtVf/////BKpkANK7kVdQIJZXBryRV0cfkFdZH5BXyFl/a4DlulfoWX9rLKpkALO7kVfIa90HAAAAAAAAGppUqmQA5KtkAClb7XU0qmQAAgAAADVb7XUMqLpX4P///wAAAAAAAAAAAAAAAJABAAAAAAABAAAAAGEAcgAAAGEABgAAAAAAAABx+BV3AAAAAAYAAACIq2QAiKtkAAACAAD8////AQAAAAAAAAAAAAAAAAAAAAAAAADoxN91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BIrGQA7bTtdcwKAAAIrGQALAghMSwIMQAAAAAA4HtiCswKm///////PBgAAAqbCgBsHZQKAAAAACwIMf//////PBgAACExAQDgBl8LAAAAAJw9LnbJTet1LAghMXwZ2wcBAAAA/////wAAAACQWg4ZdLBkAAAAAACQWg4ZAABjCtpN63XgBl8LLAghMQEAAAB8GdsHkFoOGQAAAAAAAAAALAgxAHSwZAAsCDH//////zwYAAAhMQEA4AZfCwAAAAA5fu91LAghMViebAoRAAAA/////wAAAAAYAAAAAwEAAEEHAAAcAAABLAghMQAAAAAAAAAAAQAAAOjE33V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IMAAABcAAAAAQAAAFVVxkG+hMZBCgAAAFAAAAAQAAAATAAAAAAAAAAAAAAAAAAAAP//////////bAAAADEFRgUxBUAFOwVPBSAAMQVOBTEFRgU1BU0FRQUxBUYFCQAAAAgAAAAJAAAABgAAAAcAAAAH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84A907-B3C5-4768-879E-AA722EA4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Naxarar.dotm</Template>
  <TotalTime>49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MOH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 Hayrapetyan</dc:creator>
  <cp:keywords>https://mul2-moh.gov.am/tasks/830590/oneclick?token=78557a1a4f2d56a7bb93da94cccd45a4</cp:keywords>
  <cp:lastModifiedBy>Narine Mnatsakanyan</cp:lastModifiedBy>
  <cp:revision>52</cp:revision>
  <cp:lastPrinted>2008-01-25T12:43:00Z</cp:lastPrinted>
  <dcterms:created xsi:type="dcterms:W3CDTF">2024-12-02T11:24:00Z</dcterms:created>
  <dcterms:modified xsi:type="dcterms:W3CDTF">2025-01-10T10:03:00Z</dcterms:modified>
</cp:coreProperties>
</file>